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3A74D" w14:textId="0C95C226"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C320B7">
        <w:rPr>
          <w:b/>
          <w:i/>
          <w:noProof/>
          <w:sz w:val="28"/>
        </w:rPr>
        <w:t>0538</w:t>
      </w:r>
      <w:r w:rsidR="00C055F8" w:rsidRPr="00C055F8">
        <w:rPr>
          <w:b/>
          <w:i/>
          <w:noProof/>
          <w:sz w:val="28"/>
          <w:highlight w:val="yellow"/>
        </w:rPr>
        <w:t>r1</w:t>
      </w:r>
    </w:p>
    <w:p w14:paraId="0BC5E634" w14:textId="77777777"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71618D72" w14:textId="77777777" w:rsidTr="00547111">
        <w:tc>
          <w:tcPr>
            <w:tcW w:w="9641" w:type="dxa"/>
            <w:gridSpan w:val="9"/>
            <w:tcBorders>
              <w:top w:val="single" w:sz="4" w:space="0" w:color="auto"/>
              <w:left w:val="single" w:sz="4" w:space="0" w:color="auto"/>
              <w:right w:val="single" w:sz="4" w:space="0" w:color="auto"/>
            </w:tcBorders>
          </w:tcPr>
          <w:p w14:paraId="421D1954" w14:textId="77777777"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14:paraId="26741CAB" w14:textId="77777777" w:rsidTr="00547111">
        <w:tc>
          <w:tcPr>
            <w:tcW w:w="9641" w:type="dxa"/>
            <w:gridSpan w:val="9"/>
            <w:tcBorders>
              <w:left w:val="single" w:sz="4" w:space="0" w:color="auto"/>
              <w:right w:val="single" w:sz="4" w:space="0" w:color="auto"/>
            </w:tcBorders>
          </w:tcPr>
          <w:p w14:paraId="467C37C3"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76E17A9F" w14:textId="77777777" w:rsidTr="00547111">
        <w:tc>
          <w:tcPr>
            <w:tcW w:w="9641" w:type="dxa"/>
            <w:gridSpan w:val="9"/>
            <w:tcBorders>
              <w:left w:val="single" w:sz="4" w:space="0" w:color="auto"/>
              <w:right w:val="single" w:sz="4" w:space="0" w:color="auto"/>
            </w:tcBorders>
          </w:tcPr>
          <w:p w14:paraId="4F7C8404" w14:textId="77777777" w:rsidR="001E41F3" w:rsidRPr="004A220A" w:rsidRDefault="001E41F3">
            <w:pPr>
              <w:pStyle w:val="CRCoverPage"/>
              <w:spacing w:after="0"/>
              <w:rPr>
                <w:noProof/>
                <w:sz w:val="8"/>
                <w:szCs w:val="8"/>
              </w:rPr>
            </w:pPr>
          </w:p>
        </w:tc>
      </w:tr>
      <w:tr w:rsidR="001E41F3" w:rsidRPr="004A220A" w14:paraId="076D6D22" w14:textId="77777777" w:rsidTr="00547111">
        <w:tc>
          <w:tcPr>
            <w:tcW w:w="142" w:type="dxa"/>
            <w:tcBorders>
              <w:left w:val="single" w:sz="4" w:space="0" w:color="auto"/>
            </w:tcBorders>
          </w:tcPr>
          <w:p w14:paraId="432A188D" w14:textId="77777777" w:rsidR="001E41F3" w:rsidRPr="004A220A" w:rsidRDefault="001E41F3">
            <w:pPr>
              <w:pStyle w:val="CRCoverPage"/>
              <w:spacing w:after="0"/>
              <w:jc w:val="right"/>
              <w:rPr>
                <w:noProof/>
              </w:rPr>
            </w:pPr>
          </w:p>
        </w:tc>
        <w:tc>
          <w:tcPr>
            <w:tcW w:w="1559" w:type="dxa"/>
            <w:shd w:val="pct30" w:color="FFFF00" w:fill="auto"/>
          </w:tcPr>
          <w:p w14:paraId="40FCBD8D" w14:textId="77777777" w:rsidR="001E41F3" w:rsidRPr="004A220A" w:rsidRDefault="00660DC4" w:rsidP="006C1A0F">
            <w:pPr>
              <w:pStyle w:val="CRCoverPage"/>
              <w:spacing w:after="0"/>
              <w:jc w:val="center"/>
              <w:rPr>
                <w:b/>
                <w:noProof/>
                <w:sz w:val="28"/>
              </w:rPr>
            </w:pPr>
            <w:r>
              <w:rPr>
                <w:b/>
                <w:noProof/>
                <w:sz w:val="28"/>
              </w:rPr>
              <w:t>38.5</w:t>
            </w:r>
            <w:r w:rsidR="00F53D49">
              <w:rPr>
                <w:b/>
                <w:noProof/>
                <w:sz w:val="28"/>
              </w:rPr>
              <w:t>23-1</w:t>
            </w:r>
          </w:p>
        </w:tc>
        <w:tc>
          <w:tcPr>
            <w:tcW w:w="709" w:type="dxa"/>
          </w:tcPr>
          <w:p w14:paraId="3B00AC61"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23E1DD22" w14:textId="6FFE5CFD" w:rsidR="001E41F3" w:rsidRPr="004A220A" w:rsidRDefault="00C320B7" w:rsidP="003916B4">
            <w:pPr>
              <w:pStyle w:val="CRCoverPage"/>
              <w:spacing w:after="0"/>
              <w:jc w:val="center"/>
              <w:rPr>
                <w:noProof/>
              </w:rPr>
            </w:pPr>
            <w:r>
              <w:rPr>
                <w:b/>
                <w:noProof/>
                <w:sz w:val="28"/>
              </w:rPr>
              <w:t>3479</w:t>
            </w:r>
          </w:p>
        </w:tc>
        <w:tc>
          <w:tcPr>
            <w:tcW w:w="709" w:type="dxa"/>
          </w:tcPr>
          <w:p w14:paraId="2AED174D"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64A3B66B"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779A11B7"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6CA69A6E" w14:textId="77777777"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F53D4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14:paraId="4E7F5F07" w14:textId="77777777" w:rsidR="001E41F3" w:rsidRPr="004A220A" w:rsidRDefault="001E41F3">
            <w:pPr>
              <w:pStyle w:val="CRCoverPage"/>
              <w:spacing w:after="0"/>
              <w:rPr>
                <w:noProof/>
              </w:rPr>
            </w:pPr>
          </w:p>
        </w:tc>
      </w:tr>
      <w:tr w:rsidR="001E41F3" w:rsidRPr="004A220A" w14:paraId="0568535B" w14:textId="77777777" w:rsidTr="00547111">
        <w:tc>
          <w:tcPr>
            <w:tcW w:w="9641" w:type="dxa"/>
            <w:gridSpan w:val="9"/>
            <w:tcBorders>
              <w:left w:val="single" w:sz="4" w:space="0" w:color="auto"/>
              <w:right w:val="single" w:sz="4" w:space="0" w:color="auto"/>
            </w:tcBorders>
          </w:tcPr>
          <w:p w14:paraId="0C005FD0" w14:textId="77777777" w:rsidR="001E41F3" w:rsidRPr="004A220A" w:rsidRDefault="001E41F3">
            <w:pPr>
              <w:pStyle w:val="CRCoverPage"/>
              <w:spacing w:after="0"/>
              <w:rPr>
                <w:noProof/>
              </w:rPr>
            </w:pPr>
          </w:p>
        </w:tc>
      </w:tr>
      <w:tr w:rsidR="001E41F3" w:rsidRPr="004A220A" w14:paraId="0EB7D629" w14:textId="77777777" w:rsidTr="00547111">
        <w:tc>
          <w:tcPr>
            <w:tcW w:w="9641" w:type="dxa"/>
            <w:gridSpan w:val="9"/>
            <w:tcBorders>
              <w:top w:val="single" w:sz="4" w:space="0" w:color="auto"/>
            </w:tcBorders>
          </w:tcPr>
          <w:p w14:paraId="0E5284A8"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14:paraId="2D197A8A" w14:textId="77777777" w:rsidTr="00547111">
        <w:tc>
          <w:tcPr>
            <w:tcW w:w="9641" w:type="dxa"/>
            <w:gridSpan w:val="9"/>
          </w:tcPr>
          <w:p w14:paraId="3D9F8E0E" w14:textId="77777777" w:rsidR="001E41F3" w:rsidRPr="004A220A" w:rsidRDefault="001E41F3">
            <w:pPr>
              <w:pStyle w:val="CRCoverPage"/>
              <w:spacing w:after="0"/>
              <w:rPr>
                <w:noProof/>
                <w:sz w:val="8"/>
                <w:szCs w:val="8"/>
              </w:rPr>
            </w:pPr>
          </w:p>
        </w:tc>
      </w:tr>
    </w:tbl>
    <w:p w14:paraId="457ED69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0BD46420" w14:textId="77777777" w:rsidTr="00A7671C">
        <w:tc>
          <w:tcPr>
            <w:tcW w:w="2835" w:type="dxa"/>
          </w:tcPr>
          <w:p w14:paraId="2DFB9CF3"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28C0E94D"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C2EC58"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4FF19661"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22D9BD" w14:textId="77777777" w:rsidR="00F25D98" w:rsidRPr="004A220A" w:rsidRDefault="00F25D98" w:rsidP="001E41F3">
            <w:pPr>
              <w:pStyle w:val="CRCoverPage"/>
              <w:spacing w:after="0"/>
              <w:jc w:val="center"/>
              <w:rPr>
                <w:b/>
                <w:caps/>
                <w:noProof/>
                <w:lang w:eastAsia="zh-CN"/>
              </w:rPr>
            </w:pPr>
          </w:p>
        </w:tc>
        <w:tc>
          <w:tcPr>
            <w:tcW w:w="2126" w:type="dxa"/>
          </w:tcPr>
          <w:p w14:paraId="0E07DA9D"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5A804B" w14:textId="77777777" w:rsidR="00F25D98" w:rsidRPr="004A220A" w:rsidRDefault="00F25D98" w:rsidP="001E41F3">
            <w:pPr>
              <w:pStyle w:val="CRCoverPage"/>
              <w:spacing w:after="0"/>
              <w:jc w:val="center"/>
              <w:rPr>
                <w:b/>
                <w:caps/>
                <w:noProof/>
              </w:rPr>
            </w:pPr>
          </w:p>
        </w:tc>
        <w:tc>
          <w:tcPr>
            <w:tcW w:w="1418" w:type="dxa"/>
            <w:tcBorders>
              <w:left w:val="nil"/>
            </w:tcBorders>
          </w:tcPr>
          <w:p w14:paraId="50F8A41F"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BD2229" w14:textId="77777777" w:rsidR="00F25D98" w:rsidRPr="004A220A" w:rsidRDefault="00F25D98" w:rsidP="001E41F3">
            <w:pPr>
              <w:pStyle w:val="CRCoverPage"/>
              <w:spacing w:after="0"/>
              <w:jc w:val="center"/>
              <w:rPr>
                <w:b/>
                <w:bCs/>
                <w:caps/>
                <w:noProof/>
              </w:rPr>
            </w:pPr>
          </w:p>
        </w:tc>
      </w:tr>
    </w:tbl>
    <w:p w14:paraId="6E11E262" w14:textId="77777777" w:rsidR="001E41F3"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98"/>
        <w:gridCol w:w="104"/>
        <w:gridCol w:w="245"/>
        <w:gridCol w:w="351"/>
        <w:gridCol w:w="1126"/>
        <w:gridCol w:w="2061"/>
      </w:tblGrid>
      <w:tr w:rsidR="001E41F3" w:rsidRPr="004A220A" w14:paraId="4D2FE022" w14:textId="77777777" w:rsidTr="00C055F8">
        <w:tc>
          <w:tcPr>
            <w:tcW w:w="9641" w:type="dxa"/>
            <w:gridSpan w:val="11"/>
          </w:tcPr>
          <w:p w14:paraId="3F26C3BC" w14:textId="77777777" w:rsidR="001E41F3" w:rsidRPr="004A220A" w:rsidRDefault="001E41F3">
            <w:pPr>
              <w:pStyle w:val="CRCoverPage"/>
              <w:spacing w:after="0"/>
              <w:rPr>
                <w:noProof/>
                <w:sz w:val="8"/>
                <w:szCs w:val="8"/>
              </w:rPr>
            </w:pPr>
          </w:p>
        </w:tc>
      </w:tr>
      <w:tr w:rsidR="001E41F3" w:rsidRPr="004A220A" w14:paraId="28A56D65" w14:textId="77777777" w:rsidTr="00C055F8">
        <w:tc>
          <w:tcPr>
            <w:tcW w:w="2039" w:type="dxa"/>
            <w:tcBorders>
              <w:top w:val="single" w:sz="4" w:space="0" w:color="auto"/>
              <w:left w:val="single" w:sz="4" w:space="0" w:color="auto"/>
            </w:tcBorders>
          </w:tcPr>
          <w:p w14:paraId="40B65437"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14:paraId="2DC98FFB" w14:textId="77777777" w:rsidR="001E41F3" w:rsidRPr="004A220A" w:rsidRDefault="0063646B" w:rsidP="002A6414">
            <w:pPr>
              <w:pStyle w:val="CRCoverPage"/>
              <w:spacing w:after="0"/>
              <w:ind w:left="100"/>
              <w:rPr>
                <w:noProof/>
              </w:rPr>
            </w:pPr>
            <w:r w:rsidRPr="0063646B">
              <w:rPr>
                <w:noProof/>
                <w:lang w:eastAsia="zh-CN"/>
              </w:rPr>
              <w:t>Correction to NR SL SIG TC 12.1.5.</w:t>
            </w:r>
            <w:r w:rsidR="00E61721">
              <w:rPr>
                <w:noProof/>
                <w:lang w:eastAsia="zh-CN"/>
              </w:rPr>
              <w:t>x and 12.2.7.x</w:t>
            </w:r>
            <w:r w:rsidRPr="0063646B">
              <w:rPr>
                <w:noProof/>
                <w:lang w:eastAsia="zh-CN"/>
              </w:rPr>
              <w:t xml:space="preserve"> - SL CSI reporting</w:t>
            </w:r>
          </w:p>
        </w:tc>
      </w:tr>
      <w:tr w:rsidR="001E41F3" w:rsidRPr="004A220A" w14:paraId="1B9916FF" w14:textId="77777777" w:rsidTr="00C055F8">
        <w:tc>
          <w:tcPr>
            <w:tcW w:w="2039" w:type="dxa"/>
            <w:tcBorders>
              <w:left w:val="single" w:sz="4" w:space="0" w:color="auto"/>
            </w:tcBorders>
          </w:tcPr>
          <w:p w14:paraId="6D629408"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79D5D6A9" w14:textId="77777777" w:rsidR="001E41F3" w:rsidRPr="004A220A" w:rsidRDefault="001E41F3">
            <w:pPr>
              <w:pStyle w:val="CRCoverPage"/>
              <w:spacing w:after="0"/>
              <w:rPr>
                <w:noProof/>
                <w:sz w:val="8"/>
                <w:szCs w:val="8"/>
              </w:rPr>
            </w:pPr>
          </w:p>
        </w:tc>
      </w:tr>
      <w:tr w:rsidR="001E41F3" w:rsidRPr="004A220A" w14:paraId="7EC21413" w14:textId="77777777" w:rsidTr="00C055F8">
        <w:tc>
          <w:tcPr>
            <w:tcW w:w="2039" w:type="dxa"/>
            <w:tcBorders>
              <w:left w:val="single" w:sz="4" w:space="0" w:color="auto"/>
            </w:tcBorders>
          </w:tcPr>
          <w:p w14:paraId="5B13E304" w14:textId="77777777"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14:paraId="24F8FB01"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32CB5E4A" w14:textId="77777777" w:rsidTr="00C055F8">
        <w:tc>
          <w:tcPr>
            <w:tcW w:w="2039" w:type="dxa"/>
            <w:tcBorders>
              <w:left w:val="single" w:sz="4" w:space="0" w:color="auto"/>
            </w:tcBorders>
          </w:tcPr>
          <w:p w14:paraId="76891E60" w14:textId="77777777"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14:paraId="055F4449" w14:textId="77777777" w:rsidR="001E41F3" w:rsidRPr="004A220A" w:rsidRDefault="003D4A19" w:rsidP="006C1A0F">
            <w:pPr>
              <w:pStyle w:val="CRCoverPage"/>
              <w:spacing w:after="0"/>
              <w:ind w:left="100"/>
              <w:rPr>
                <w:noProof/>
              </w:rPr>
            </w:pPr>
            <w:r w:rsidRPr="004A220A">
              <w:t>R</w:t>
            </w:r>
            <w:r w:rsidR="00660DC4">
              <w:t>5</w:t>
            </w:r>
          </w:p>
        </w:tc>
      </w:tr>
      <w:tr w:rsidR="001E41F3" w:rsidRPr="004A220A" w14:paraId="411C7C9D" w14:textId="77777777" w:rsidTr="00C055F8">
        <w:tc>
          <w:tcPr>
            <w:tcW w:w="2039" w:type="dxa"/>
            <w:tcBorders>
              <w:left w:val="single" w:sz="4" w:space="0" w:color="auto"/>
            </w:tcBorders>
          </w:tcPr>
          <w:p w14:paraId="3EED1872" w14:textId="77777777"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14:paraId="28CFA5E8" w14:textId="77777777" w:rsidR="001E41F3" w:rsidRPr="004A220A" w:rsidRDefault="001E41F3">
            <w:pPr>
              <w:pStyle w:val="CRCoverPage"/>
              <w:spacing w:after="0"/>
              <w:rPr>
                <w:noProof/>
                <w:sz w:val="8"/>
                <w:szCs w:val="8"/>
              </w:rPr>
            </w:pPr>
          </w:p>
        </w:tc>
      </w:tr>
      <w:tr w:rsidR="00F77295" w:rsidRPr="004A220A" w14:paraId="10946C88" w14:textId="77777777" w:rsidTr="00C055F8">
        <w:tc>
          <w:tcPr>
            <w:tcW w:w="2039" w:type="dxa"/>
            <w:tcBorders>
              <w:left w:val="single" w:sz="4" w:space="0" w:color="auto"/>
            </w:tcBorders>
          </w:tcPr>
          <w:p w14:paraId="7CE569E0"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17" w:type="dxa"/>
            <w:gridSpan w:val="5"/>
            <w:shd w:val="pct30" w:color="FFFF00" w:fill="auto"/>
          </w:tcPr>
          <w:p w14:paraId="081BA439" w14:textId="6AA8E5B3" w:rsidR="001E41F3" w:rsidRPr="004A220A" w:rsidRDefault="00075A67" w:rsidP="000D5EEC">
            <w:pPr>
              <w:pStyle w:val="CRCoverPage"/>
              <w:spacing w:after="0"/>
              <w:ind w:left="100"/>
              <w:rPr>
                <w:noProof/>
              </w:rPr>
            </w:pPr>
            <w:r w:rsidRPr="00C055F8">
              <w:rPr>
                <w:noProof/>
                <w:highlight w:val="yellow"/>
              </w:rPr>
              <w:t>5G_V2X_NRSL_eV2XARC-UEConTest</w:t>
            </w:r>
          </w:p>
        </w:tc>
        <w:tc>
          <w:tcPr>
            <w:tcW w:w="104" w:type="dxa"/>
            <w:tcBorders>
              <w:left w:val="nil"/>
            </w:tcBorders>
          </w:tcPr>
          <w:p w14:paraId="2777DD46" w14:textId="77777777" w:rsidR="001E41F3" w:rsidRPr="004A220A" w:rsidRDefault="001E41F3">
            <w:pPr>
              <w:pStyle w:val="CRCoverPage"/>
              <w:spacing w:after="0"/>
              <w:ind w:right="100"/>
              <w:rPr>
                <w:noProof/>
              </w:rPr>
            </w:pPr>
          </w:p>
        </w:tc>
        <w:tc>
          <w:tcPr>
            <w:tcW w:w="1722" w:type="dxa"/>
            <w:gridSpan w:val="3"/>
            <w:tcBorders>
              <w:left w:val="nil"/>
            </w:tcBorders>
          </w:tcPr>
          <w:p w14:paraId="3C70939B" w14:textId="77777777"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14:paraId="45DB7E98" w14:textId="77777777"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14:paraId="75C313FC" w14:textId="77777777" w:rsidTr="00C055F8">
        <w:tc>
          <w:tcPr>
            <w:tcW w:w="2039" w:type="dxa"/>
            <w:tcBorders>
              <w:left w:val="single" w:sz="4" w:space="0" w:color="auto"/>
            </w:tcBorders>
          </w:tcPr>
          <w:p w14:paraId="291452AF" w14:textId="77777777" w:rsidR="001E41F3" w:rsidRPr="004A220A" w:rsidRDefault="001E41F3">
            <w:pPr>
              <w:pStyle w:val="CRCoverPage"/>
              <w:spacing w:after="0"/>
              <w:rPr>
                <w:b/>
                <w:i/>
                <w:noProof/>
                <w:sz w:val="8"/>
                <w:szCs w:val="8"/>
              </w:rPr>
            </w:pPr>
          </w:p>
        </w:tc>
        <w:tc>
          <w:tcPr>
            <w:tcW w:w="1819" w:type="dxa"/>
            <w:gridSpan w:val="4"/>
          </w:tcPr>
          <w:p w14:paraId="0BB4BCAC" w14:textId="77777777" w:rsidR="001E41F3" w:rsidRPr="004A220A" w:rsidRDefault="001E41F3">
            <w:pPr>
              <w:pStyle w:val="CRCoverPage"/>
              <w:spacing w:after="0"/>
              <w:rPr>
                <w:noProof/>
                <w:sz w:val="8"/>
                <w:szCs w:val="8"/>
              </w:rPr>
            </w:pPr>
          </w:p>
        </w:tc>
        <w:tc>
          <w:tcPr>
            <w:tcW w:w="2000" w:type="dxa"/>
            <w:gridSpan w:val="2"/>
          </w:tcPr>
          <w:p w14:paraId="2FB6D5B2" w14:textId="77777777" w:rsidR="001E41F3" w:rsidRPr="004A220A" w:rsidRDefault="001E41F3">
            <w:pPr>
              <w:pStyle w:val="CRCoverPage"/>
              <w:spacing w:after="0"/>
              <w:rPr>
                <w:noProof/>
                <w:sz w:val="8"/>
                <w:szCs w:val="8"/>
              </w:rPr>
            </w:pPr>
          </w:p>
        </w:tc>
        <w:tc>
          <w:tcPr>
            <w:tcW w:w="1722" w:type="dxa"/>
            <w:gridSpan w:val="3"/>
          </w:tcPr>
          <w:p w14:paraId="1430E4E2" w14:textId="77777777" w:rsidR="001E41F3" w:rsidRPr="004A220A" w:rsidRDefault="001E41F3">
            <w:pPr>
              <w:pStyle w:val="CRCoverPage"/>
              <w:spacing w:after="0"/>
              <w:rPr>
                <w:noProof/>
                <w:sz w:val="8"/>
                <w:szCs w:val="8"/>
              </w:rPr>
            </w:pPr>
          </w:p>
        </w:tc>
        <w:tc>
          <w:tcPr>
            <w:tcW w:w="2061" w:type="dxa"/>
            <w:tcBorders>
              <w:right w:val="single" w:sz="4" w:space="0" w:color="auto"/>
            </w:tcBorders>
          </w:tcPr>
          <w:p w14:paraId="32C97610" w14:textId="77777777" w:rsidR="001E41F3" w:rsidRPr="004A220A" w:rsidRDefault="001E41F3">
            <w:pPr>
              <w:pStyle w:val="CRCoverPage"/>
              <w:spacing w:after="0"/>
              <w:rPr>
                <w:noProof/>
                <w:sz w:val="8"/>
                <w:szCs w:val="8"/>
              </w:rPr>
            </w:pPr>
          </w:p>
        </w:tc>
      </w:tr>
      <w:tr w:rsidR="00F77295" w:rsidRPr="004A220A" w14:paraId="30E7A100" w14:textId="77777777" w:rsidTr="00C055F8">
        <w:trPr>
          <w:cantSplit/>
        </w:trPr>
        <w:tc>
          <w:tcPr>
            <w:tcW w:w="2039" w:type="dxa"/>
            <w:tcBorders>
              <w:left w:val="single" w:sz="4" w:space="0" w:color="auto"/>
            </w:tcBorders>
          </w:tcPr>
          <w:p w14:paraId="57E29206" w14:textId="77777777"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14:paraId="2A08C42D" w14:textId="77777777"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14:paraId="2D5ABD94" w14:textId="77777777" w:rsidR="001E41F3" w:rsidRPr="004A220A" w:rsidRDefault="001E41F3">
            <w:pPr>
              <w:pStyle w:val="CRCoverPage"/>
              <w:spacing w:after="0"/>
              <w:rPr>
                <w:noProof/>
              </w:rPr>
            </w:pPr>
          </w:p>
        </w:tc>
        <w:tc>
          <w:tcPr>
            <w:tcW w:w="1722" w:type="dxa"/>
            <w:gridSpan w:val="3"/>
            <w:tcBorders>
              <w:left w:val="nil"/>
            </w:tcBorders>
          </w:tcPr>
          <w:p w14:paraId="0D279855" w14:textId="77777777"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14:paraId="430BA5E2" w14:textId="77777777"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14:paraId="4E5AA41C" w14:textId="77777777" w:rsidTr="00C055F8">
        <w:tc>
          <w:tcPr>
            <w:tcW w:w="2039" w:type="dxa"/>
            <w:tcBorders>
              <w:left w:val="single" w:sz="4" w:space="0" w:color="auto"/>
              <w:bottom w:val="single" w:sz="4" w:space="0" w:color="auto"/>
            </w:tcBorders>
          </w:tcPr>
          <w:p w14:paraId="411844EE" w14:textId="77777777" w:rsidR="001E41F3" w:rsidRPr="004A220A" w:rsidRDefault="001E41F3">
            <w:pPr>
              <w:pStyle w:val="CRCoverPage"/>
              <w:spacing w:after="0"/>
              <w:rPr>
                <w:b/>
                <w:i/>
                <w:noProof/>
              </w:rPr>
            </w:pPr>
          </w:p>
        </w:tc>
        <w:tc>
          <w:tcPr>
            <w:tcW w:w="4417" w:type="dxa"/>
            <w:gridSpan w:val="8"/>
            <w:tcBorders>
              <w:bottom w:val="single" w:sz="4" w:space="0" w:color="auto"/>
            </w:tcBorders>
          </w:tcPr>
          <w:p w14:paraId="5B1946AF"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73B99AD0"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14:paraId="32750557" w14:textId="77777777"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14:paraId="7DE5859F" w14:textId="77777777" w:rsidTr="00C055F8">
        <w:tc>
          <w:tcPr>
            <w:tcW w:w="2039" w:type="dxa"/>
          </w:tcPr>
          <w:p w14:paraId="0656A748" w14:textId="77777777" w:rsidR="001E41F3" w:rsidRPr="004A220A" w:rsidRDefault="001E41F3">
            <w:pPr>
              <w:pStyle w:val="CRCoverPage"/>
              <w:spacing w:after="0"/>
              <w:rPr>
                <w:b/>
                <w:i/>
                <w:noProof/>
                <w:sz w:val="8"/>
                <w:szCs w:val="8"/>
              </w:rPr>
            </w:pPr>
          </w:p>
        </w:tc>
        <w:tc>
          <w:tcPr>
            <w:tcW w:w="7602" w:type="dxa"/>
            <w:gridSpan w:val="10"/>
          </w:tcPr>
          <w:p w14:paraId="455C3838" w14:textId="77777777" w:rsidR="001E41F3" w:rsidRPr="004A220A" w:rsidRDefault="001E41F3">
            <w:pPr>
              <w:pStyle w:val="CRCoverPage"/>
              <w:spacing w:after="0"/>
              <w:rPr>
                <w:noProof/>
                <w:sz w:val="8"/>
                <w:szCs w:val="8"/>
              </w:rPr>
            </w:pPr>
          </w:p>
        </w:tc>
      </w:tr>
      <w:tr w:rsidR="001E41F3" w:rsidRPr="004A220A" w14:paraId="734D908D" w14:textId="77777777" w:rsidTr="00C055F8">
        <w:tc>
          <w:tcPr>
            <w:tcW w:w="2632" w:type="dxa"/>
            <w:gridSpan w:val="2"/>
            <w:tcBorders>
              <w:top w:val="single" w:sz="4" w:space="0" w:color="auto"/>
              <w:left w:val="single" w:sz="4" w:space="0" w:color="auto"/>
            </w:tcBorders>
          </w:tcPr>
          <w:p w14:paraId="69441753" w14:textId="77777777"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14:paraId="743FC103" w14:textId="77777777" w:rsidR="001653DE" w:rsidRDefault="00406FB3" w:rsidP="007D40BC">
            <w:pPr>
              <w:pStyle w:val="CRCoverPage"/>
              <w:spacing w:after="0"/>
              <w:ind w:left="100"/>
              <w:rPr>
                <w:lang w:eastAsia="ja-JP"/>
              </w:rPr>
            </w:pPr>
            <w:r>
              <w:rPr>
                <w:lang w:eastAsia="zh-CN"/>
              </w:rPr>
              <w:t>To fix f</w:t>
            </w:r>
            <w:r w:rsidR="007D40BC">
              <w:rPr>
                <w:lang w:eastAsia="zh-CN"/>
              </w:rPr>
              <w:t xml:space="preserve">ollowing </w:t>
            </w:r>
            <w:r>
              <w:rPr>
                <w:lang w:eastAsia="zh-CN"/>
              </w:rPr>
              <w:t xml:space="preserve">issues </w:t>
            </w:r>
            <w:r w:rsidR="007D40BC">
              <w:rPr>
                <w:lang w:eastAsia="zh-CN"/>
              </w:rPr>
              <w:t>according to comments received:</w:t>
            </w:r>
          </w:p>
          <w:p w14:paraId="4CDC8594" w14:textId="77777777" w:rsidR="00433491" w:rsidRDefault="00433491" w:rsidP="005D5A2A">
            <w:pPr>
              <w:pStyle w:val="CRCoverPage"/>
              <w:numPr>
                <w:ilvl w:val="0"/>
                <w:numId w:val="14"/>
              </w:numPr>
              <w:spacing w:after="0"/>
              <w:rPr>
                <w:lang w:eastAsia="ja-JP"/>
              </w:rPr>
            </w:pPr>
            <w:r>
              <w:rPr>
                <w:rFonts w:hint="eastAsia"/>
                <w:lang w:eastAsia="zh-CN"/>
              </w:rPr>
              <w:t>1</w:t>
            </w:r>
            <w:r>
              <w:rPr>
                <w:lang w:eastAsia="zh-CN"/>
              </w:rPr>
              <w:t>2.1.5.1:</w:t>
            </w:r>
          </w:p>
          <w:p w14:paraId="42FD5169" w14:textId="638B0C99" w:rsidR="005D5A2A" w:rsidRDefault="0063646B" w:rsidP="00433491">
            <w:pPr>
              <w:pStyle w:val="CRCoverPage"/>
              <w:numPr>
                <w:ilvl w:val="1"/>
                <w:numId w:val="14"/>
              </w:numPr>
              <w:spacing w:after="0"/>
              <w:rPr>
                <w:lang w:eastAsia="ja-JP"/>
              </w:rPr>
            </w:pPr>
            <w:r>
              <w:rPr>
                <w:lang w:eastAsia="zh-CN"/>
              </w:rPr>
              <w:t xml:space="preserve">UE shall starts transmit SL-CSI-RS when it sends the SCI format 2-A. </w:t>
            </w:r>
            <w:r w:rsidR="005D5A2A">
              <w:rPr>
                <w:lang w:eastAsia="zh-CN"/>
              </w:rPr>
              <w:t>In In 12.1.5.1,</w:t>
            </w:r>
            <w:r>
              <w:rPr>
                <w:lang w:eastAsia="zh-CN"/>
              </w:rPr>
              <w:t xml:space="preserve"> sending CSI-RS should be check</w:t>
            </w:r>
            <w:r w:rsidR="005D5A2A">
              <w:rPr>
                <w:lang w:eastAsia="zh-CN"/>
              </w:rPr>
              <w:t>ed</w:t>
            </w:r>
            <w:r>
              <w:rPr>
                <w:lang w:eastAsia="zh-CN"/>
              </w:rPr>
              <w:t xml:space="preserve"> in TP2 rather than TP1. Test purpose and test procedure are updated accordingly.</w:t>
            </w:r>
            <w:r w:rsidR="005D5A2A">
              <w:rPr>
                <w:lang w:eastAsia="zh-CN"/>
              </w:rPr>
              <w:t xml:space="preserve"> </w:t>
            </w:r>
          </w:p>
          <w:p w14:paraId="686F39D3" w14:textId="72E1E969" w:rsidR="00984A38" w:rsidRDefault="00984A38" w:rsidP="00433491">
            <w:pPr>
              <w:pStyle w:val="CRCoverPage"/>
              <w:numPr>
                <w:ilvl w:val="1"/>
                <w:numId w:val="14"/>
              </w:numPr>
              <w:spacing w:after="0"/>
              <w:rPr>
                <w:lang w:eastAsia="ja-JP"/>
              </w:rPr>
            </w:pPr>
            <w:r w:rsidRPr="00D70946">
              <w:t xml:space="preserve">Table </w:t>
            </w:r>
            <w:r w:rsidRPr="00D70946">
              <w:rPr>
                <w:snapToGrid w:val="0"/>
              </w:rPr>
              <w:t>12.1.</w:t>
            </w:r>
            <w:r w:rsidRPr="00D70946">
              <w:rPr>
                <w:snapToGrid w:val="0"/>
                <w:lang w:eastAsia="zh-CN"/>
              </w:rPr>
              <w:t>5</w:t>
            </w:r>
            <w:r w:rsidRPr="00D70946">
              <w:rPr>
                <w:snapToGrid w:val="0"/>
              </w:rPr>
              <w:t>.1.3.3</w:t>
            </w:r>
            <w:r w:rsidRPr="00D70946">
              <w:t>-</w:t>
            </w:r>
            <w:r w:rsidRPr="00D70946">
              <w:rPr>
                <w:lang w:eastAsia="zh-CN"/>
              </w:rPr>
              <w:t>2</w:t>
            </w:r>
            <w:r>
              <w:rPr>
                <w:lang w:eastAsia="zh-CN"/>
              </w:rPr>
              <w:t xml:space="preserve"> is updated to align with 12.2.7.1</w:t>
            </w:r>
          </w:p>
          <w:p w14:paraId="0B291066" w14:textId="77777777" w:rsidR="00433491" w:rsidRDefault="00433491" w:rsidP="005D5A2A">
            <w:pPr>
              <w:pStyle w:val="CRCoverPage"/>
              <w:numPr>
                <w:ilvl w:val="0"/>
                <w:numId w:val="14"/>
              </w:numPr>
              <w:spacing w:after="0"/>
              <w:rPr>
                <w:lang w:eastAsia="ja-JP"/>
              </w:rPr>
            </w:pPr>
            <w:r>
              <w:rPr>
                <w:rFonts w:hint="eastAsia"/>
                <w:lang w:eastAsia="zh-CN"/>
              </w:rPr>
              <w:t>1</w:t>
            </w:r>
            <w:r>
              <w:rPr>
                <w:lang w:eastAsia="zh-CN"/>
              </w:rPr>
              <w:t>2.1.5.2:</w:t>
            </w:r>
          </w:p>
          <w:p w14:paraId="4166D812" w14:textId="77777777" w:rsidR="007D40BC" w:rsidRDefault="00433491" w:rsidP="00433491">
            <w:pPr>
              <w:pStyle w:val="CRCoverPage"/>
              <w:numPr>
                <w:ilvl w:val="1"/>
                <w:numId w:val="14"/>
              </w:numPr>
              <w:spacing w:after="0"/>
              <w:rPr>
                <w:lang w:eastAsia="ja-JP"/>
              </w:rPr>
            </w:pPr>
            <w:r>
              <w:rPr>
                <w:lang w:eastAsia="zh-CN"/>
              </w:rPr>
              <w:t>UE shall starts transmit SL-CSI-RS when it sends the SCI format 2-A. In In 12.1.5.1.</w:t>
            </w:r>
            <w:r w:rsidR="005D5A2A">
              <w:rPr>
                <w:lang w:eastAsia="zh-CN"/>
              </w:rPr>
              <w:t xml:space="preserve"> test procedure in 12.1.5.2 needs to be updated.</w:t>
            </w:r>
          </w:p>
          <w:p w14:paraId="217BFB2A" w14:textId="77777777" w:rsidR="00406FB3" w:rsidRDefault="00433491" w:rsidP="00433491">
            <w:pPr>
              <w:pStyle w:val="CRCoverPage"/>
              <w:numPr>
                <w:ilvl w:val="1"/>
                <w:numId w:val="14"/>
              </w:numPr>
              <w:spacing w:after="0"/>
              <w:rPr>
                <w:lang w:eastAsia="ja-JP"/>
              </w:rPr>
            </w:pPr>
            <w:r>
              <w:rPr>
                <w:rFonts w:hint="eastAsia"/>
                <w:lang w:eastAsia="zh-CN"/>
              </w:rPr>
              <w:t>CSI-RS</w:t>
            </w:r>
            <w:r>
              <w:rPr>
                <w:lang w:eastAsia="ja-JP"/>
              </w:rPr>
              <w:t xml:space="preserve"> </w:t>
            </w:r>
            <w:proofErr w:type="spellStart"/>
            <w:r>
              <w:rPr>
                <w:lang w:eastAsia="ja-JP"/>
              </w:rPr>
              <w:t>EPRE</w:t>
            </w:r>
            <w:proofErr w:type="spellEnd"/>
            <w:r>
              <w:rPr>
                <w:lang w:eastAsia="ja-JP"/>
              </w:rPr>
              <w:t xml:space="preserve"> ratio </w:t>
            </w:r>
            <w:r>
              <w:t xml:space="preserve">to </w:t>
            </w:r>
            <w:proofErr w:type="spellStart"/>
            <w:r>
              <w:t>EPRE</w:t>
            </w:r>
            <w:proofErr w:type="spellEnd"/>
            <w:r>
              <w:t xml:space="preserve"> NR-SS-UE Reference power </w:t>
            </w:r>
            <w:r>
              <w:rPr>
                <w:lang w:eastAsia="ja-JP"/>
              </w:rPr>
              <w:t xml:space="preserve">is </w:t>
            </w:r>
            <w:r w:rsidRPr="00433491">
              <w:rPr>
                <w:lang w:eastAsia="ja-JP"/>
              </w:rPr>
              <w:t xml:space="preserve">set as Test specific </w:t>
            </w:r>
            <w:r>
              <w:rPr>
                <w:lang w:eastAsia="ja-JP"/>
              </w:rPr>
              <w:t xml:space="preserve">in 38.508-1 </w:t>
            </w:r>
            <w:proofErr w:type="spellStart"/>
            <w:r>
              <w:rPr>
                <w:lang w:eastAsia="ja-JP"/>
              </w:rPr>
              <w:t>tabke</w:t>
            </w:r>
            <w:proofErr w:type="spellEnd"/>
            <w:r>
              <w:rPr>
                <w:lang w:eastAsia="ja-JP"/>
              </w:rPr>
              <w:t xml:space="preserve"> 6.2.1.3-1. It needs to be specified in TC.</w:t>
            </w:r>
          </w:p>
          <w:p w14:paraId="2C5F3ED2" w14:textId="77777777" w:rsidR="00433491" w:rsidRDefault="00433491" w:rsidP="00433491">
            <w:pPr>
              <w:pStyle w:val="CRCoverPage"/>
              <w:numPr>
                <w:ilvl w:val="1"/>
                <w:numId w:val="14"/>
              </w:numPr>
              <w:spacing w:after="0"/>
              <w:rPr>
                <w:lang w:eastAsia="ja-JP"/>
              </w:rPr>
            </w:pPr>
            <w:r>
              <w:rPr>
                <w:rFonts w:hint="eastAsia"/>
                <w:lang w:eastAsia="zh-CN"/>
              </w:rPr>
              <w:t>I</w:t>
            </w:r>
            <w:r>
              <w:rPr>
                <w:lang w:eastAsia="zh-CN"/>
              </w:rPr>
              <w:t xml:space="preserve">n step 4. </w:t>
            </w:r>
            <w:r>
              <w:t>UE sending CSI report within sl-LatencyBoundCSI-Report-r16 should be checked.</w:t>
            </w:r>
          </w:p>
          <w:p w14:paraId="7D515150" w14:textId="77777777" w:rsidR="00433491" w:rsidRDefault="00433491" w:rsidP="00433491">
            <w:pPr>
              <w:pStyle w:val="CRCoverPage"/>
              <w:numPr>
                <w:ilvl w:val="1"/>
                <w:numId w:val="14"/>
              </w:numPr>
              <w:spacing w:after="0"/>
              <w:rPr>
                <w:lang w:eastAsia="ja-JP"/>
              </w:rPr>
            </w:pPr>
            <w:r>
              <w:rPr>
                <w:rFonts w:hint="eastAsia"/>
                <w:lang w:eastAsia="zh-CN"/>
              </w:rPr>
              <w:t>A</w:t>
            </w:r>
            <w:r>
              <w:rPr>
                <w:lang w:eastAsia="zh-CN"/>
              </w:rPr>
              <w:t>ssociated condition “</w:t>
            </w:r>
            <w:proofErr w:type="spellStart"/>
            <w:r>
              <w:rPr>
                <w:lang w:eastAsia="zh-CN"/>
              </w:rPr>
              <w:t>SL_CSI</w:t>
            </w:r>
            <w:proofErr w:type="spellEnd"/>
            <w:r>
              <w:rPr>
                <w:lang w:eastAsia="zh-CN"/>
              </w:rPr>
              <w:t xml:space="preserve">” should be added to </w:t>
            </w:r>
            <w:r w:rsidRPr="00D70946">
              <w:t xml:space="preserve">Table </w:t>
            </w:r>
            <w:r w:rsidRPr="00D70946">
              <w:rPr>
                <w:snapToGrid w:val="0"/>
              </w:rPr>
              <w:t>12.1.</w:t>
            </w:r>
            <w:r w:rsidRPr="00D70946">
              <w:rPr>
                <w:snapToGrid w:val="0"/>
                <w:lang w:eastAsia="zh-CN"/>
              </w:rPr>
              <w:t>5</w:t>
            </w:r>
            <w:r w:rsidRPr="00D70946">
              <w:rPr>
                <w:snapToGrid w:val="0"/>
              </w:rPr>
              <w:t>.</w:t>
            </w:r>
            <w:r w:rsidRPr="00D70946">
              <w:rPr>
                <w:snapToGrid w:val="0"/>
                <w:lang w:eastAsia="zh-CN"/>
              </w:rPr>
              <w:t>2</w:t>
            </w:r>
            <w:r w:rsidRPr="00D70946">
              <w:rPr>
                <w:snapToGrid w:val="0"/>
              </w:rPr>
              <w:t>.3.3</w:t>
            </w:r>
            <w:r w:rsidRPr="00D70946">
              <w:t>-</w:t>
            </w:r>
            <w:r w:rsidRPr="00D70946">
              <w:rPr>
                <w:lang w:eastAsia="zh-CN"/>
              </w:rPr>
              <w:t>2</w:t>
            </w:r>
          </w:p>
          <w:p w14:paraId="1A51D7CD" w14:textId="77777777" w:rsidR="00984A38" w:rsidRPr="00984A38" w:rsidRDefault="00984A38" w:rsidP="00984A38">
            <w:pPr>
              <w:pStyle w:val="CRCoverPage"/>
              <w:numPr>
                <w:ilvl w:val="0"/>
                <w:numId w:val="14"/>
              </w:numPr>
              <w:spacing w:after="0"/>
              <w:rPr>
                <w:lang w:eastAsia="ja-JP"/>
              </w:rPr>
            </w:pPr>
            <w:r>
              <w:rPr>
                <w:rFonts w:eastAsiaTheme="minorEastAsia" w:hint="eastAsia"/>
                <w:lang w:eastAsia="zh-CN"/>
              </w:rPr>
              <w:t>1</w:t>
            </w:r>
            <w:r>
              <w:rPr>
                <w:rFonts w:eastAsiaTheme="minorEastAsia"/>
                <w:lang w:eastAsia="zh-CN"/>
              </w:rPr>
              <w:t>2.2.7.1:</w:t>
            </w:r>
          </w:p>
          <w:p w14:paraId="5CF9B97B" w14:textId="6947E3B1" w:rsidR="00984A38" w:rsidRPr="009B4AA7" w:rsidRDefault="00984A38" w:rsidP="00984A38">
            <w:pPr>
              <w:pStyle w:val="CRCoverPage"/>
              <w:numPr>
                <w:ilvl w:val="1"/>
                <w:numId w:val="14"/>
              </w:numPr>
              <w:spacing w:after="0"/>
              <w:rPr>
                <w:lang w:eastAsia="ja-JP"/>
              </w:rPr>
            </w:pPr>
            <w:r>
              <w:rPr>
                <w:rFonts w:hint="eastAsia"/>
                <w:lang w:eastAsia="zh-CN"/>
              </w:rPr>
              <w:t>S</w:t>
            </w:r>
            <w:r>
              <w:rPr>
                <w:lang w:eastAsia="zh-CN"/>
              </w:rPr>
              <w:t xml:space="preserve">tep 5 is voided to keep align with other SL CSI reporting </w:t>
            </w:r>
            <w:proofErr w:type="spellStart"/>
            <w:r>
              <w:rPr>
                <w:lang w:eastAsia="zh-CN"/>
              </w:rPr>
              <w:t>TCs</w:t>
            </w:r>
            <w:proofErr w:type="spellEnd"/>
          </w:p>
        </w:tc>
      </w:tr>
      <w:tr w:rsidR="001E41F3" w:rsidRPr="004A220A" w14:paraId="23EAF2B9" w14:textId="77777777" w:rsidTr="00C055F8">
        <w:tc>
          <w:tcPr>
            <w:tcW w:w="2632" w:type="dxa"/>
            <w:gridSpan w:val="2"/>
            <w:tcBorders>
              <w:left w:val="single" w:sz="4" w:space="0" w:color="auto"/>
            </w:tcBorders>
          </w:tcPr>
          <w:p w14:paraId="01AF6E82"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422F1950" w14:textId="77777777" w:rsidR="001E41F3" w:rsidRPr="00C0049E" w:rsidRDefault="001E41F3">
            <w:pPr>
              <w:pStyle w:val="CRCoverPage"/>
              <w:spacing w:after="0"/>
              <w:rPr>
                <w:noProof/>
                <w:sz w:val="8"/>
                <w:szCs w:val="8"/>
              </w:rPr>
            </w:pPr>
          </w:p>
        </w:tc>
      </w:tr>
      <w:tr w:rsidR="001E41F3" w:rsidRPr="004A220A" w14:paraId="4006CDFF" w14:textId="77777777" w:rsidTr="00C055F8">
        <w:tc>
          <w:tcPr>
            <w:tcW w:w="2632" w:type="dxa"/>
            <w:gridSpan w:val="2"/>
            <w:tcBorders>
              <w:left w:val="single" w:sz="4" w:space="0" w:color="auto"/>
            </w:tcBorders>
          </w:tcPr>
          <w:p w14:paraId="076E79D4"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14:paraId="34446C98" w14:textId="77777777" w:rsidR="00043DF6" w:rsidRPr="00A31ABC" w:rsidRDefault="00406FB3" w:rsidP="00203FB5">
            <w:pPr>
              <w:pStyle w:val="CRCoverPage"/>
              <w:numPr>
                <w:ilvl w:val="0"/>
                <w:numId w:val="15"/>
              </w:numPr>
              <w:spacing w:after="0"/>
              <w:rPr>
                <w:lang w:eastAsia="ja-JP"/>
              </w:rPr>
            </w:pPr>
            <w:r>
              <w:rPr>
                <w:noProof/>
                <w:lang w:eastAsia="zh-CN"/>
              </w:rPr>
              <w:t>Issues mentioned above are fixed.</w:t>
            </w:r>
          </w:p>
        </w:tc>
      </w:tr>
      <w:tr w:rsidR="001E41F3" w:rsidRPr="004A220A" w14:paraId="43754C23" w14:textId="77777777" w:rsidTr="00C055F8">
        <w:tc>
          <w:tcPr>
            <w:tcW w:w="2632" w:type="dxa"/>
            <w:gridSpan w:val="2"/>
            <w:tcBorders>
              <w:left w:val="single" w:sz="4" w:space="0" w:color="auto"/>
            </w:tcBorders>
          </w:tcPr>
          <w:p w14:paraId="6019941D"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50540CA1" w14:textId="77777777" w:rsidR="001E41F3" w:rsidRPr="004A220A" w:rsidRDefault="001E41F3">
            <w:pPr>
              <w:pStyle w:val="CRCoverPage"/>
              <w:spacing w:after="0"/>
              <w:rPr>
                <w:noProof/>
                <w:sz w:val="8"/>
                <w:szCs w:val="8"/>
              </w:rPr>
            </w:pPr>
          </w:p>
        </w:tc>
      </w:tr>
      <w:tr w:rsidR="001E41F3" w:rsidRPr="004A220A" w14:paraId="299AEFAB" w14:textId="77777777" w:rsidTr="00C055F8">
        <w:tc>
          <w:tcPr>
            <w:tcW w:w="2632" w:type="dxa"/>
            <w:gridSpan w:val="2"/>
            <w:tcBorders>
              <w:left w:val="single" w:sz="4" w:space="0" w:color="auto"/>
              <w:bottom w:val="single" w:sz="4" w:space="0" w:color="auto"/>
            </w:tcBorders>
          </w:tcPr>
          <w:p w14:paraId="05F6B7C8"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14:paraId="64F517B2" w14:textId="77777777" w:rsidR="001E41F3" w:rsidRPr="004A220A" w:rsidRDefault="00406FB3" w:rsidP="00653DEF">
            <w:pPr>
              <w:pStyle w:val="CRCoverPage"/>
              <w:spacing w:after="0"/>
              <w:ind w:left="100"/>
              <w:rPr>
                <w:noProof/>
                <w:lang w:eastAsia="zh-CN"/>
              </w:rPr>
            </w:pPr>
            <w:r>
              <w:rPr>
                <w:noProof/>
                <w:lang w:eastAsia="zh-CN"/>
              </w:rPr>
              <w:t>Test case is incorrect</w:t>
            </w:r>
            <w:bookmarkStart w:id="1" w:name="_GoBack"/>
            <w:bookmarkEnd w:id="1"/>
          </w:p>
        </w:tc>
      </w:tr>
      <w:tr w:rsidR="001E41F3" w:rsidRPr="004A220A" w14:paraId="7F0AA170" w14:textId="77777777" w:rsidTr="00C055F8">
        <w:tc>
          <w:tcPr>
            <w:tcW w:w="2632" w:type="dxa"/>
            <w:gridSpan w:val="2"/>
          </w:tcPr>
          <w:p w14:paraId="37E92B18" w14:textId="77777777" w:rsidR="001E41F3" w:rsidRPr="004A220A" w:rsidRDefault="001E41F3">
            <w:pPr>
              <w:pStyle w:val="CRCoverPage"/>
              <w:spacing w:after="0"/>
              <w:rPr>
                <w:b/>
                <w:i/>
                <w:noProof/>
                <w:sz w:val="8"/>
                <w:szCs w:val="8"/>
              </w:rPr>
            </w:pPr>
          </w:p>
        </w:tc>
        <w:tc>
          <w:tcPr>
            <w:tcW w:w="7009" w:type="dxa"/>
            <w:gridSpan w:val="9"/>
          </w:tcPr>
          <w:p w14:paraId="07270580" w14:textId="77777777" w:rsidR="001E41F3" w:rsidRPr="004A220A" w:rsidRDefault="001E41F3">
            <w:pPr>
              <w:pStyle w:val="CRCoverPage"/>
              <w:spacing w:after="0"/>
              <w:rPr>
                <w:noProof/>
                <w:sz w:val="8"/>
                <w:szCs w:val="8"/>
              </w:rPr>
            </w:pPr>
          </w:p>
        </w:tc>
      </w:tr>
      <w:tr w:rsidR="001E41F3" w:rsidRPr="004A220A" w14:paraId="6582BB09" w14:textId="77777777" w:rsidTr="00C055F8">
        <w:tc>
          <w:tcPr>
            <w:tcW w:w="2632" w:type="dxa"/>
            <w:gridSpan w:val="2"/>
            <w:tcBorders>
              <w:top w:val="single" w:sz="4" w:space="0" w:color="auto"/>
              <w:left w:val="single" w:sz="4" w:space="0" w:color="auto"/>
            </w:tcBorders>
          </w:tcPr>
          <w:p w14:paraId="55E050C1" w14:textId="77777777"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14:paraId="1986DAC0" w14:textId="0F1D834A" w:rsidR="001E41F3" w:rsidRPr="004A220A" w:rsidRDefault="00406FB3" w:rsidP="00895DFD">
            <w:pPr>
              <w:pStyle w:val="CRCoverPage"/>
              <w:spacing w:after="0"/>
              <w:ind w:left="100"/>
              <w:rPr>
                <w:noProof/>
                <w:lang w:eastAsia="zh-CN"/>
              </w:rPr>
            </w:pPr>
            <w:r>
              <w:rPr>
                <w:noProof/>
                <w:lang w:eastAsia="zh-CN"/>
              </w:rPr>
              <w:t>12.1.</w:t>
            </w:r>
            <w:r w:rsidR="005D5A2A">
              <w:rPr>
                <w:noProof/>
                <w:lang w:eastAsia="zh-CN"/>
              </w:rPr>
              <w:t>5</w:t>
            </w:r>
            <w:r>
              <w:rPr>
                <w:noProof/>
                <w:lang w:eastAsia="zh-CN"/>
              </w:rPr>
              <w:t>.1</w:t>
            </w:r>
            <w:r w:rsidR="005D5A2A">
              <w:rPr>
                <w:noProof/>
                <w:lang w:eastAsia="zh-CN"/>
              </w:rPr>
              <w:t>, 12.1.5.2</w:t>
            </w:r>
            <w:r w:rsidR="00984A38">
              <w:rPr>
                <w:noProof/>
                <w:lang w:eastAsia="zh-CN"/>
              </w:rPr>
              <w:t>, 12.2.7.1</w:t>
            </w:r>
          </w:p>
        </w:tc>
      </w:tr>
      <w:tr w:rsidR="001E41F3" w:rsidRPr="004A220A" w14:paraId="7833FE83" w14:textId="77777777" w:rsidTr="00C055F8">
        <w:tc>
          <w:tcPr>
            <w:tcW w:w="2632" w:type="dxa"/>
            <w:gridSpan w:val="2"/>
            <w:tcBorders>
              <w:left w:val="single" w:sz="4" w:space="0" w:color="auto"/>
            </w:tcBorders>
          </w:tcPr>
          <w:p w14:paraId="634E2674" w14:textId="77777777"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14:paraId="48261658" w14:textId="77777777" w:rsidR="001E41F3" w:rsidRPr="004A220A" w:rsidRDefault="001E41F3">
            <w:pPr>
              <w:pStyle w:val="CRCoverPage"/>
              <w:spacing w:after="0"/>
              <w:rPr>
                <w:noProof/>
                <w:sz w:val="8"/>
                <w:szCs w:val="8"/>
              </w:rPr>
            </w:pPr>
          </w:p>
        </w:tc>
      </w:tr>
      <w:tr w:rsidR="00F77295" w:rsidRPr="004A220A" w14:paraId="244BE740" w14:textId="77777777" w:rsidTr="00C055F8">
        <w:tc>
          <w:tcPr>
            <w:tcW w:w="2632" w:type="dxa"/>
            <w:gridSpan w:val="2"/>
            <w:tcBorders>
              <w:left w:val="single" w:sz="4" w:space="0" w:color="auto"/>
            </w:tcBorders>
          </w:tcPr>
          <w:p w14:paraId="7DB7F1E7" w14:textId="77777777"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14:paraId="14C8371D" w14:textId="77777777"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14:paraId="5FF70151" w14:textId="77777777" w:rsidR="001E41F3" w:rsidRPr="004A220A" w:rsidRDefault="001E41F3">
            <w:pPr>
              <w:pStyle w:val="CRCoverPage"/>
              <w:spacing w:after="0"/>
              <w:jc w:val="center"/>
              <w:rPr>
                <w:b/>
                <w:caps/>
                <w:noProof/>
              </w:rPr>
            </w:pPr>
            <w:r w:rsidRPr="004A220A">
              <w:rPr>
                <w:b/>
                <w:caps/>
                <w:noProof/>
              </w:rPr>
              <w:t>N</w:t>
            </w:r>
          </w:p>
        </w:tc>
        <w:tc>
          <w:tcPr>
            <w:tcW w:w="2899" w:type="dxa"/>
            <w:gridSpan w:val="4"/>
          </w:tcPr>
          <w:p w14:paraId="21FA5998" w14:textId="77777777"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C4BD58B" w14:textId="77777777" w:rsidR="001E41F3" w:rsidRPr="004A220A" w:rsidRDefault="001E41F3">
            <w:pPr>
              <w:pStyle w:val="CRCoverPage"/>
              <w:spacing w:after="0"/>
              <w:ind w:left="99"/>
              <w:rPr>
                <w:noProof/>
              </w:rPr>
            </w:pPr>
          </w:p>
        </w:tc>
      </w:tr>
      <w:tr w:rsidR="00F77295" w:rsidRPr="004A220A" w14:paraId="4B06D502" w14:textId="77777777" w:rsidTr="00C055F8">
        <w:tc>
          <w:tcPr>
            <w:tcW w:w="2632" w:type="dxa"/>
            <w:gridSpan w:val="2"/>
            <w:tcBorders>
              <w:left w:val="single" w:sz="4" w:space="0" w:color="auto"/>
            </w:tcBorders>
          </w:tcPr>
          <w:p w14:paraId="0EF34D1B" w14:textId="77777777"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14:paraId="26E1C9E5" w14:textId="77777777"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3F0B1BCD"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2836577F"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14:paraId="47C77CAD" w14:textId="77777777" w:rsidR="001E41F3" w:rsidRPr="004A220A" w:rsidRDefault="00145D43">
            <w:pPr>
              <w:pStyle w:val="CRCoverPage"/>
              <w:spacing w:after="0"/>
              <w:ind w:left="99"/>
              <w:rPr>
                <w:noProof/>
              </w:rPr>
            </w:pPr>
            <w:r w:rsidRPr="004A220A">
              <w:rPr>
                <w:noProof/>
              </w:rPr>
              <w:t xml:space="preserve">TS/TR ... CR ... </w:t>
            </w:r>
          </w:p>
        </w:tc>
      </w:tr>
      <w:tr w:rsidR="00F77295" w:rsidRPr="004A220A" w14:paraId="27A59FF7" w14:textId="77777777" w:rsidTr="00C055F8">
        <w:tc>
          <w:tcPr>
            <w:tcW w:w="2632" w:type="dxa"/>
            <w:gridSpan w:val="2"/>
            <w:tcBorders>
              <w:left w:val="single" w:sz="4" w:space="0" w:color="auto"/>
            </w:tcBorders>
          </w:tcPr>
          <w:p w14:paraId="60269799" w14:textId="77777777"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14:paraId="4392BBAC" w14:textId="77777777"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6F368F52" w14:textId="77777777" w:rsidR="001E41F3" w:rsidRPr="004A220A" w:rsidRDefault="00406FB3">
            <w:pPr>
              <w:pStyle w:val="CRCoverPage"/>
              <w:spacing w:after="0"/>
              <w:jc w:val="center"/>
              <w:rPr>
                <w:b/>
                <w:caps/>
                <w:noProof/>
                <w:lang w:eastAsia="zh-CN"/>
              </w:rPr>
            </w:pPr>
            <w:r>
              <w:rPr>
                <w:rFonts w:hint="eastAsia"/>
                <w:b/>
                <w:caps/>
                <w:noProof/>
                <w:lang w:eastAsia="zh-CN"/>
              </w:rPr>
              <w:t>X</w:t>
            </w:r>
          </w:p>
        </w:tc>
        <w:tc>
          <w:tcPr>
            <w:tcW w:w="2899" w:type="dxa"/>
            <w:gridSpan w:val="4"/>
          </w:tcPr>
          <w:p w14:paraId="1B2534D4" w14:textId="77777777"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14:paraId="7D685C30" w14:textId="77777777" w:rsidR="002C496F" w:rsidRPr="004A220A" w:rsidRDefault="00406FB3">
            <w:pPr>
              <w:pStyle w:val="CRCoverPage"/>
              <w:spacing w:after="0"/>
              <w:ind w:left="99"/>
              <w:rPr>
                <w:noProof/>
                <w:lang w:eastAsia="zh-CN"/>
              </w:rPr>
            </w:pPr>
            <w:r w:rsidRPr="004A220A">
              <w:rPr>
                <w:noProof/>
              </w:rPr>
              <w:t>TS/TR ... CR ...</w:t>
            </w:r>
          </w:p>
        </w:tc>
      </w:tr>
      <w:tr w:rsidR="00F77295" w:rsidRPr="004A220A" w14:paraId="299877DD" w14:textId="77777777" w:rsidTr="00C055F8">
        <w:tc>
          <w:tcPr>
            <w:tcW w:w="2632" w:type="dxa"/>
            <w:gridSpan w:val="2"/>
            <w:tcBorders>
              <w:left w:val="single" w:sz="4" w:space="0" w:color="auto"/>
            </w:tcBorders>
          </w:tcPr>
          <w:p w14:paraId="17F68A65"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14:paraId="6827F8FD" w14:textId="77777777"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6087F9DE"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14:paraId="5B89B26E" w14:textId="77777777"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14:paraId="4C8F1EAC"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6CF93C16" w14:textId="77777777" w:rsidTr="00C055F8">
        <w:tc>
          <w:tcPr>
            <w:tcW w:w="2632" w:type="dxa"/>
            <w:gridSpan w:val="2"/>
            <w:tcBorders>
              <w:left w:val="single" w:sz="4" w:space="0" w:color="auto"/>
            </w:tcBorders>
          </w:tcPr>
          <w:p w14:paraId="593B28C8" w14:textId="77777777" w:rsidR="001E41F3" w:rsidRPr="004A220A" w:rsidRDefault="001E41F3">
            <w:pPr>
              <w:pStyle w:val="CRCoverPage"/>
              <w:spacing w:after="0"/>
              <w:rPr>
                <w:b/>
                <w:i/>
                <w:noProof/>
              </w:rPr>
            </w:pPr>
          </w:p>
        </w:tc>
        <w:tc>
          <w:tcPr>
            <w:tcW w:w="7009" w:type="dxa"/>
            <w:gridSpan w:val="9"/>
            <w:tcBorders>
              <w:right w:val="single" w:sz="4" w:space="0" w:color="auto"/>
            </w:tcBorders>
          </w:tcPr>
          <w:p w14:paraId="4D987625" w14:textId="77777777" w:rsidR="001E41F3" w:rsidRPr="004A220A" w:rsidRDefault="001E41F3">
            <w:pPr>
              <w:pStyle w:val="CRCoverPage"/>
              <w:spacing w:after="0"/>
              <w:rPr>
                <w:noProof/>
              </w:rPr>
            </w:pPr>
          </w:p>
        </w:tc>
      </w:tr>
      <w:tr w:rsidR="001E41F3" w:rsidRPr="004A220A" w14:paraId="4B5B7848" w14:textId="77777777" w:rsidTr="00C055F8">
        <w:tc>
          <w:tcPr>
            <w:tcW w:w="2632" w:type="dxa"/>
            <w:gridSpan w:val="2"/>
            <w:tcBorders>
              <w:left w:val="single" w:sz="4" w:space="0" w:color="auto"/>
              <w:bottom w:val="single" w:sz="4" w:space="0" w:color="auto"/>
            </w:tcBorders>
          </w:tcPr>
          <w:p w14:paraId="3082FF3F" w14:textId="77777777"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14:paraId="2C86D30E" w14:textId="77777777" w:rsidR="001E41F3" w:rsidRPr="002C496F" w:rsidRDefault="001E41F3">
            <w:pPr>
              <w:pStyle w:val="CRCoverPage"/>
              <w:spacing w:after="0"/>
              <w:ind w:left="100"/>
              <w:rPr>
                <w:b/>
                <w:noProof/>
                <w:lang w:eastAsia="zh-CN"/>
              </w:rPr>
            </w:pPr>
          </w:p>
        </w:tc>
      </w:tr>
      <w:tr w:rsidR="008863B9" w:rsidRPr="004A220A" w14:paraId="10B6BA31" w14:textId="77777777" w:rsidTr="00C055F8">
        <w:tc>
          <w:tcPr>
            <w:tcW w:w="2632" w:type="dxa"/>
            <w:gridSpan w:val="2"/>
            <w:tcBorders>
              <w:top w:val="single" w:sz="4" w:space="0" w:color="auto"/>
              <w:bottom w:val="single" w:sz="4" w:space="0" w:color="auto"/>
            </w:tcBorders>
          </w:tcPr>
          <w:p w14:paraId="0F2244D7" w14:textId="77777777"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30B7A80D" w14:textId="77777777" w:rsidR="008863B9" w:rsidRPr="004A220A" w:rsidRDefault="008863B9">
            <w:pPr>
              <w:pStyle w:val="CRCoverPage"/>
              <w:spacing w:after="0"/>
              <w:ind w:left="100"/>
              <w:rPr>
                <w:noProof/>
                <w:sz w:val="8"/>
                <w:szCs w:val="8"/>
              </w:rPr>
            </w:pPr>
          </w:p>
        </w:tc>
      </w:tr>
      <w:tr w:rsidR="008863B9" w:rsidRPr="004A220A" w14:paraId="69919B09" w14:textId="77777777" w:rsidTr="00C055F8">
        <w:tc>
          <w:tcPr>
            <w:tcW w:w="2632" w:type="dxa"/>
            <w:gridSpan w:val="2"/>
            <w:tcBorders>
              <w:top w:val="single" w:sz="4" w:space="0" w:color="auto"/>
              <w:left w:val="single" w:sz="4" w:space="0" w:color="auto"/>
              <w:bottom w:val="single" w:sz="4" w:space="0" w:color="auto"/>
            </w:tcBorders>
          </w:tcPr>
          <w:p w14:paraId="4D119782"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079D2332" w14:textId="77777777" w:rsidR="00C71FE8" w:rsidRDefault="00C055F8" w:rsidP="00FF4485">
            <w:pPr>
              <w:pStyle w:val="CRCoverPage"/>
              <w:spacing w:after="0"/>
              <w:rPr>
                <w:b/>
                <w:noProof/>
                <w:lang w:eastAsia="zh-CN"/>
              </w:rPr>
            </w:pPr>
            <w:r w:rsidRPr="00C055F8">
              <w:rPr>
                <w:rFonts w:hint="eastAsia"/>
                <w:b/>
                <w:noProof/>
                <w:highlight w:val="yellow"/>
                <w:lang w:eastAsia="zh-CN"/>
              </w:rPr>
              <w:t>1</w:t>
            </w:r>
            <w:r w:rsidRPr="00C055F8">
              <w:rPr>
                <w:b/>
                <w:noProof/>
                <w:highlight w:val="yellow"/>
                <w:vertAlign w:val="superscript"/>
                <w:lang w:eastAsia="zh-CN"/>
              </w:rPr>
              <w:t>st</w:t>
            </w:r>
            <w:r w:rsidRPr="00C055F8">
              <w:rPr>
                <w:b/>
                <w:noProof/>
                <w:highlight w:val="yellow"/>
                <w:lang w:eastAsia="zh-CN"/>
              </w:rPr>
              <w:t xml:space="preserve"> revision:</w:t>
            </w:r>
          </w:p>
          <w:p w14:paraId="36EE286C" w14:textId="0473B06B" w:rsidR="00C055F8" w:rsidRPr="00C055F8" w:rsidRDefault="00C055F8" w:rsidP="00FF4485">
            <w:pPr>
              <w:pStyle w:val="CRCoverPage"/>
              <w:spacing w:after="0"/>
              <w:rPr>
                <w:rFonts w:hint="eastAsia"/>
                <w:noProof/>
                <w:lang w:eastAsia="zh-CN"/>
              </w:rPr>
            </w:pPr>
            <w:r w:rsidRPr="00C055F8">
              <w:rPr>
                <w:rFonts w:hint="eastAsia"/>
                <w:noProof/>
                <w:lang w:eastAsia="zh-CN"/>
              </w:rPr>
              <w:t>T</w:t>
            </w:r>
            <w:r w:rsidRPr="00C055F8">
              <w:rPr>
                <w:noProof/>
                <w:lang w:eastAsia="zh-CN"/>
              </w:rPr>
              <w:t>o fix wrong WIC on coversheet</w:t>
            </w:r>
          </w:p>
        </w:tc>
      </w:tr>
    </w:tbl>
    <w:p w14:paraId="11F5A661" w14:textId="77777777" w:rsidR="001E41F3" w:rsidRDefault="001E41F3">
      <w:pPr>
        <w:pStyle w:val="CRCoverPage"/>
        <w:spacing w:after="0"/>
        <w:rPr>
          <w:noProof/>
          <w:sz w:val="8"/>
          <w:szCs w:val="8"/>
        </w:rPr>
      </w:pPr>
    </w:p>
    <w:p w14:paraId="17FC7F4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AA93F0" w14:textId="77777777"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14:paraId="46FA4849" w14:textId="77777777" w:rsidR="0063646B" w:rsidRPr="00F511A5" w:rsidRDefault="0063646B" w:rsidP="0063646B">
      <w:pPr>
        <w:pStyle w:val="40"/>
        <w:rPr>
          <w:lang w:eastAsia="zh-CN"/>
        </w:rPr>
      </w:pPr>
      <w:r w:rsidRPr="00F511A5">
        <w:rPr>
          <w:lang w:eastAsia="zh-CN"/>
        </w:rPr>
        <w:t>12.1.5.1</w:t>
      </w:r>
      <w:r w:rsidRPr="00F511A5">
        <w:tab/>
        <w:t xml:space="preserve">PC5-only operation / </w:t>
      </w:r>
      <w:proofErr w:type="spellStart"/>
      <w:r w:rsidRPr="00F511A5">
        <w:t>Sidelink</w:t>
      </w:r>
      <w:proofErr w:type="spellEnd"/>
      <w:r w:rsidRPr="00F511A5">
        <w:t xml:space="preserve"> CSI reporting / Configuration</w:t>
      </w:r>
    </w:p>
    <w:p w14:paraId="0AB3FA28" w14:textId="77777777" w:rsidR="0063646B" w:rsidRPr="00F511A5" w:rsidRDefault="0063646B" w:rsidP="0063646B">
      <w:pPr>
        <w:pStyle w:val="H6"/>
      </w:pPr>
      <w:r w:rsidRPr="00F511A5">
        <w:rPr>
          <w:lang w:eastAsia="zh-CN"/>
        </w:rPr>
        <w:t>12.1.5.1</w:t>
      </w:r>
      <w:r w:rsidRPr="00F511A5">
        <w:t>.1</w:t>
      </w:r>
      <w:r w:rsidRPr="00F511A5">
        <w:tab/>
        <w:t>Test Purpose (TP)</w:t>
      </w:r>
    </w:p>
    <w:p w14:paraId="359077A5" w14:textId="77777777" w:rsidR="0063646B" w:rsidRPr="00F511A5" w:rsidRDefault="0063646B" w:rsidP="0063646B">
      <w:pPr>
        <w:pStyle w:val="H6"/>
      </w:pPr>
      <w:r w:rsidRPr="00F511A5">
        <w:t>(1)</w:t>
      </w:r>
    </w:p>
    <w:p w14:paraId="024AC7BE" w14:textId="77777777" w:rsidR="0063646B" w:rsidRPr="00F511A5" w:rsidRDefault="0063646B" w:rsidP="0063646B">
      <w:pPr>
        <w:pStyle w:val="PL"/>
        <w:rPr>
          <w:noProof w:val="0"/>
        </w:rPr>
      </w:pPr>
      <w:r w:rsidRPr="00F511A5">
        <w:rPr>
          <w:b/>
          <w:noProof w:val="0"/>
        </w:rPr>
        <w:t>with</w:t>
      </w:r>
      <w:r w:rsidRPr="00F511A5">
        <w:rPr>
          <w:noProof w:val="0"/>
        </w:rPr>
        <w:t xml:space="preserve"> </w:t>
      </w:r>
      <w:proofErr w:type="gramStart"/>
      <w:r w:rsidRPr="00F511A5">
        <w:rPr>
          <w:noProof w:val="0"/>
        </w:rPr>
        <w:t>{  UE</w:t>
      </w:r>
      <w:proofErr w:type="gramEnd"/>
      <w:r w:rsidRPr="00F511A5">
        <w:rPr>
          <w:noProof w:val="0"/>
        </w:rPr>
        <w:t xml:space="preserve"> </w:t>
      </w:r>
      <w:r w:rsidRPr="00F511A5">
        <w:rPr>
          <w:noProof w:val="0"/>
          <w:lang w:eastAsia="zh-CN"/>
        </w:rPr>
        <w:t>having</w:t>
      </w:r>
      <w:r w:rsidRPr="00F511A5">
        <w:rPr>
          <w:noProof w:val="0"/>
        </w:rPr>
        <w:t xml:space="preserve"> established PC5 </w:t>
      </w:r>
      <w:proofErr w:type="spellStart"/>
      <w:r w:rsidRPr="00F511A5">
        <w:rPr>
          <w:noProof w:val="0"/>
        </w:rPr>
        <w:t>RRC</w:t>
      </w:r>
      <w:proofErr w:type="spellEnd"/>
      <w:r w:rsidRPr="00F511A5">
        <w:rPr>
          <w:noProof w:val="0"/>
        </w:rPr>
        <w:t xml:space="preserve"> connection with peer UE }</w:t>
      </w:r>
    </w:p>
    <w:p w14:paraId="09DD6C7D" w14:textId="77777777" w:rsidR="0063646B" w:rsidRPr="00F511A5" w:rsidRDefault="0063646B" w:rsidP="0063646B">
      <w:pPr>
        <w:pStyle w:val="PL"/>
        <w:rPr>
          <w:noProof w:val="0"/>
        </w:rPr>
      </w:pPr>
      <w:r w:rsidRPr="00F511A5">
        <w:rPr>
          <w:b/>
          <w:noProof w:val="0"/>
        </w:rPr>
        <w:t>ensure that</w:t>
      </w:r>
      <w:r w:rsidRPr="00F511A5">
        <w:rPr>
          <w:noProof w:val="0"/>
        </w:rPr>
        <w:t xml:space="preserve"> {</w:t>
      </w:r>
    </w:p>
    <w:p w14:paraId="0E97AE30" w14:textId="77777777" w:rsidR="0063646B" w:rsidRPr="00F511A5" w:rsidRDefault="0063646B" w:rsidP="0063646B">
      <w:pPr>
        <w:pStyle w:val="PL"/>
        <w:rPr>
          <w:noProof w:val="0"/>
        </w:rPr>
      </w:pPr>
      <w:r w:rsidRPr="00F511A5">
        <w:rPr>
          <w:noProof w:val="0"/>
        </w:rPr>
        <w:t xml:space="preserve">  </w:t>
      </w:r>
      <w:r w:rsidRPr="00F511A5">
        <w:rPr>
          <w:b/>
          <w:noProof w:val="0"/>
        </w:rPr>
        <w:t>when</w:t>
      </w:r>
      <w:r w:rsidRPr="00F511A5">
        <w:rPr>
          <w:noProof w:val="0"/>
        </w:rPr>
        <w:t xml:space="preserve"> </w:t>
      </w:r>
      <w:proofErr w:type="gramStart"/>
      <w:r w:rsidRPr="00F511A5">
        <w:rPr>
          <w:noProof w:val="0"/>
        </w:rPr>
        <w:t>{ UE</w:t>
      </w:r>
      <w:proofErr w:type="gramEnd"/>
      <w:r w:rsidRPr="00F511A5">
        <w:rPr>
          <w:noProof w:val="0"/>
        </w:rPr>
        <w:t xml:space="preserve"> is configured by upper layer to configure SL CSI-RS resource to peer UE }</w:t>
      </w:r>
    </w:p>
    <w:p w14:paraId="6C022970" w14:textId="77777777" w:rsidR="0063646B" w:rsidRPr="00F511A5" w:rsidRDefault="0063646B" w:rsidP="0063646B">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rFonts w:cs="Courier New"/>
          <w:noProof w:val="0"/>
          <w:szCs w:val="16"/>
        </w:rPr>
        <w:t>UE</w:t>
      </w:r>
      <w:proofErr w:type="gramEnd"/>
      <w:r w:rsidRPr="00F511A5">
        <w:rPr>
          <w:rFonts w:cs="Courier New"/>
          <w:noProof w:val="0"/>
          <w:szCs w:val="16"/>
        </w:rPr>
        <w:t xml:space="preserve"> sends an </w:t>
      </w:r>
      <w:proofErr w:type="spellStart"/>
      <w:r w:rsidRPr="00F511A5">
        <w:rPr>
          <w:rFonts w:cs="Courier New"/>
          <w:noProof w:val="0"/>
          <w:szCs w:val="16"/>
        </w:rPr>
        <w:t>RRCReconfigurationSidelink</w:t>
      </w:r>
      <w:proofErr w:type="spellEnd"/>
      <w:r w:rsidRPr="00F511A5">
        <w:rPr>
          <w:rFonts w:cs="Courier New"/>
          <w:noProof w:val="0"/>
          <w:szCs w:val="16"/>
        </w:rPr>
        <w:t xml:space="preserve"> message including </w:t>
      </w:r>
      <w:proofErr w:type="spellStart"/>
      <w:r w:rsidRPr="00F511A5">
        <w:rPr>
          <w:rFonts w:cs="Courier New"/>
          <w:noProof w:val="0"/>
          <w:szCs w:val="16"/>
        </w:rPr>
        <w:t>sl</w:t>
      </w:r>
      <w:proofErr w:type="spellEnd"/>
      <w:r w:rsidRPr="00F511A5">
        <w:rPr>
          <w:rFonts w:cs="Courier New"/>
          <w:noProof w:val="0"/>
          <w:szCs w:val="16"/>
        </w:rPr>
        <w:t>-CSI-RS-Config to peer UE</w:t>
      </w:r>
      <w:del w:id="2" w:author="Huawei" w:date="2023-02-14T18:02:00Z">
        <w:r w:rsidRPr="00F511A5" w:rsidDel="005D5A2A">
          <w:rPr>
            <w:rFonts w:cs="Courier New"/>
            <w:noProof w:val="0"/>
            <w:szCs w:val="16"/>
          </w:rPr>
          <w:delText xml:space="preserve"> and starts </w:delText>
        </w:r>
        <w:r w:rsidRPr="00F511A5" w:rsidDel="005D5A2A">
          <w:rPr>
            <w:rFonts w:cs="Courier New"/>
            <w:noProof w:val="0"/>
            <w:szCs w:val="16"/>
            <w:lang w:eastAsia="zh-CN"/>
          </w:rPr>
          <w:delText>transmitting</w:delText>
        </w:r>
        <w:r w:rsidRPr="00F511A5" w:rsidDel="005D5A2A">
          <w:rPr>
            <w:rFonts w:cs="Courier New"/>
            <w:noProof w:val="0"/>
            <w:szCs w:val="16"/>
          </w:rPr>
          <w:delText xml:space="preserve"> SL CSI-RS</w:delText>
        </w:r>
      </w:del>
      <w:r w:rsidRPr="00F511A5">
        <w:rPr>
          <w:rFonts w:cs="Courier New"/>
          <w:noProof w:val="0"/>
          <w:szCs w:val="16"/>
        </w:rPr>
        <w:t xml:space="preserve"> </w:t>
      </w:r>
      <w:r w:rsidRPr="00F511A5">
        <w:rPr>
          <w:noProof w:val="0"/>
        </w:rPr>
        <w:t>}</w:t>
      </w:r>
    </w:p>
    <w:p w14:paraId="29FC9F9E" w14:textId="77777777" w:rsidR="0063646B" w:rsidRPr="00F511A5" w:rsidRDefault="0063646B" w:rsidP="0063646B">
      <w:pPr>
        <w:pStyle w:val="PL"/>
        <w:rPr>
          <w:noProof w:val="0"/>
          <w:lang w:eastAsia="zh-CN"/>
        </w:rPr>
      </w:pPr>
      <w:r w:rsidRPr="00F511A5">
        <w:rPr>
          <w:noProof w:val="0"/>
        </w:rPr>
        <w:t xml:space="preserve">            }</w:t>
      </w:r>
    </w:p>
    <w:p w14:paraId="5B843E3F" w14:textId="77777777" w:rsidR="0063646B" w:rsidRPr="00F511A5" w:rsidRDefault="0063646B" w:rsidP="0063646B">
      <w:pPr>
        <w:pStyle w:val="H6"/>
      </w:pPr>
      <w:r w:rsidRPr="00F511A5">
        <w:t>(</w:t>
      </w:r>
      <w:r w:rsidRPr="00F511A5">
        <w:rPr>
          <w:lang w:eastAsia="zh-CN"/>
        </w:rPr>
        <w:t>2</w:t>
      </w:r>
      <w:r w:rsidRPr="00F511A5">
        <w:t>)</w:t>
      </w:r>
    </w:p>
    <w:p w14:paraId="7B54EC85" w14:textId="77777777" w:rsidR="0063646B" w:rsidRPr="00F511A5" w:rsidRDefault="0063646B" w:rsidP="0063646B">
      <w:pPr>
        <w:pStyle w:val="PL"/>
        <w:rPr>
          <w:noProof w:val="0"/>
        </w:rPr>
      </w:pPr>
      <w:r w:rsidRPr="00F511A5">
        <w:rPr>
          <w:b/>
          <w:noProof w:val="0"/>
        </w:rPr>
        <w:t>with</w:t>
      </w:r>
      <w:r w:rsidRPr="00F511A5">
        <w:rPr>
          <w:noProof w:val="0"/>
        </w:rPr>
        <w:t xml:space="preserve"> </w:t>
      </w:r>
      <w:proofErr w:type="gramStart"/>
      <w:r w:rsidRPr="00F511A5">
        <w:rPr>
          <w:noProof w:val="0"/>
        </w:rPr>
        <w:t>{  UE</w:t>
      </w:r>
      <w:proofErr w:type="gramEnd"/>
      <w:r w:rsidRPr="00F511A5">
        <w:rPr>
          <w:noProof w:val="0"/>
        </w:rPr>
        <w:t xml:space="preserve"> </w:t>
      </w:r>
      <w:r w:rsidRPr="00F511A5">
        <w:rPr>
          <w:noProof w:val="0"/>
          <w:lang w:eastAsia="zh-CN"/>
        </w:rPr>
        <w:t>having</w:t>
      </w:r>
      <w:r w:rsidRPr="00F511A5">
        <w:rPr>
          <w:noProof w:val="0"/>
        </w:rPr>
        <w:t xml:space="preserve"> established PC5 </w:t>
      </w:r>
      <w:proofErr w:type="spellStart"/>
      <w:r w:rsidRPr="00F511A5">
        <w:rPr>
          <w:noProof w:val="0"/>
        </w:rPr>
        <w:t>RRC</w:t>
      </w:r>
      <w:proofErr w:type="spellEnd"/>
      <w:r w:rsidRPr="00F511A5">
        <w:rPr>
          <w:noProof w:val="0"/>
        </w:rPr>
        <w:t xml:space="preserve"> connection with peer UE }</w:t>
      </w:r>
    </w:p>
    <w:p w14:paraId="0402B144" w14:textId="77777777" w:rsidR="0063646B" w:rsidRPr="00F511A5" w:rsidRDefault="0063646B" w:rsidP="0063646B">
      <w:pPr>
        <w:pStyle w:val="PL"/>
        <w:rPr>
          <w:noProof w:val="0"/>
        </w:rPr>
      </w:pPr>
      <w:r w:rsidRPr="00F511A5">
        <w:rPr>
          <w:b/>
          <w:noProof w:val="0"/>
        </w:rPr>
        <w:t>ensure that</w:t>
      </w:r>
      <w:r w:rsidRPr="00F511A5">
        <w:rPr>
          <w:noProof w:val="0"/>
        </w:rPr>
        <w:t xml:space="preserve"> {</w:t>
      </w:r>
    </w:p>
    <w:p w14:paraId="7657366C" w14:textId="77777777" w:rsidR="0063646B" w:rsidRPr="00F511A5" w:rsidRDefault="0063646B" w:rsidP="0063646B">
      <w:pPr>
        <w:pStyle w:val="PL"/>
        <w:rPr>
          <w:noProof w:val="0"/>
        </w:rPr>
      </w:pPr>
      <w:r w:rsidRPr="00F511A5">
        <w:rPr>
          <w:noProof w:val="0"/>
        </w:rPr>
        <w:t xml:space="preserve">  </w:t>
      </w:r>
      <w:r w:rsidRPr="00F511A5">
        <w:rPr>
          <w:b/>
          <w:noProof w:val="0"/>
        </w:rPr>
        <w:t>when</w:t>
      </w:r>
      <w:r w:rsidRPr="00F511A5">
        <w:rPr>
          <w:noProof w:val="0"/>
        </w:rPr>
        <w:t xml:space="preserve"> </w:t>
      </w:r>
      <w:proofErr w:type="gramStart"/>
      <w:r w:rsidRPr="00F511A5">
        <w:rPr>
          <w:noProof w:val="0"/>
        </w:rPr>
        <w:t>{ UE</w:t>
      </w:r>
      <w:proofErr w:type="gramEnd"/>
      <w:r w:rsidRPr="00F511A5">
        <w:rPr>
          <w:noProof w:val="0"/>
        </w:rPr>
        <w:t xml:space="preserve"> is configured by upper layer to trigger SL CSI report }</w:t>
      </w:r>
    </w:p>
    <w:p w14:paraId="0ACFBA55" w14:textId="77777777" w:rsidR="0063646B" w:rsidRPr="00F511A5" w:rsidRDefault="0063646B" w:rsidP="0063646B">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rFonts w:cs="Courier New"/>
          <w:noProof w:val="0"/>
          <w:szCs w:val="16"/>
        </w:rPr>
        <w:t>UE</w:t>
      </w:r>
      <w:proofErr w:type="gramEnd"/>
      <w:r w:rsidRPr="00F511A5">
        <w:rPr>
          <w:rFonts w:cs="Courier New"/>
          <w:noProof w:val="0"/>
          <w:szCs w:val="16"/>
        </w:rPr>
        <w:t xml:space="preserve"> sends an SCI format </w:t>
      </w:r>
      <w:r w:rsidRPr="00F511A5">
        <w:rPr>
          <w:rFonts w:cs="Courier New"/>
          <w:noProof w:val="0"/>
          <w:szCs w:val="16"/>
          <w:lang w:eastAsia="zh-CN"/>
        </w:rPr>
        <w:t>2</w:t>
      </w:r>
      <w:r w:rsidRPr="00F511A5">
        <w:rPr>
          <w:rFonts w:cs="Courier New"/>
          <w:noProof w:val="0"/>
          <w:szCs w:val="16"/>
        </w:rPr>
        <w:t>-A to trigger SL CSI report</w:t>
      </w:r>
      <w:ins w:id="3" w:author="Huawei" w:date="2023-02-14T18:02:00Z">
        <w:r w:rsidR="005D5A2A">
          <w:rPr>
            <w:rFonts w:cs="Courier New"/>
            <w:noProof w:val="0"/>
            <w:szCs w:val="16"/>
          </w:rPr>
          <w:t xml:space="preserve"> </w:t>
        </w:r>
        <w:r w:rsidR="005D5A2A" w:rsidRPr="00D70946">
          <w:rPr>
            <w:rFonts w:cs="Courier New"/>
            <w:noProof w:val="0"/>
            <w:szCs w:val="16"/>
          </w:rPr>
          <w:t xml:space="preserve">and starts </w:t>
        </w:r>
        <w:r w:rsidR="005D5A2A" w:rsidRPr="00D70946">
          <w:rPr>
            <w:rFonts w:cs="Courier New"/>
            <w:noProof w:val="0"/>
            <w:szCs w:val="16"/>
            <w:lang w:eastAsia="zh-CN"/>
          </w:rPr>
          <w:t>transmitting</w:t>
        </w:r>
        <w:r w:rsidR="005D5A2A" w:rsidRPr="00D70946">
          <w:rPr>
            <w:rFonts w:cs="Courier New"/>
            <w:noProof w:val="0"/>
            <w:szCs w:val="16"/>
          </w:rPr>
          <w:t xml:space="preserve"> SL CSI-RS</w:t>
        </w:r>
      </w:ins>
      <w:r w:rsidRPr="00F511A5">
        <w:rPr>
          <w:rFonts w:cs="Courier New"/>
          <w:noProof w:val="0"/>
          <w:szCs w:val="16"/>
        </w:rPr>
        <w:t xml:space="preserve"> </w:t>
      </w:r>
      <w:r w:rsidRPr="00F511A5">
        <w:rPr>
          <w:noProof w:val="0"/>
        </w:rPr>
        <w:t>}</w:t>
      </w:r>
    </w:p>
    <w:p w14:paraId="5E2C1456" w14:textId="77777777" w:rsidR="0063646B" w:rsidRPr="00F511A5" w:rsidRDefault="0063646B" w:rsidP="0063646B">
      <w:pPr>
        <w:pStyle w:val="PL"/>
        <w:rPr>
          <w:noProof w:val="0"/>
          <w:lang w:eastAsia="zh-CN"/>
        </w:rPr>
      </w:pPr>
      <w:r w:rsidRPr="00F511A5">
        <w:rPr>
          <w:noProof w:val="0"/>
        </w:rPr>
        <w:t xml:space="preserve">            }</w:t>
      </w:r>
    </w:p>
    <w:p w14:paraId="5C150FB1" w14:textId="77777777" w:rsidR="0063646B" w:rsidRPr="00F511A5" w:rsidRDefault="0063646B" w:rsidP="0063646B">
      <w:pPr>
        <w:pStyle w:val="PL"/>
        <w:rPr>
          <w:noProof w:val="0"/>
          <w:lang w:eastAsia="zh-CN"/>
        </w:rPr>
      </w:pPr>
    </w:p>
    <w:p w14:paraId="2F07DB15" w14:textId="77777777" w:rsidR="0063646B" w:rsidRPr="00F511A5" w:rsidRDefault="0063646B" w:rsidP="0063646B">
      <w:pPr>
        <w:pStyle w:val="H6"/>
      </w:pPr>
      <w:r w:rsidRPr="00F511A5">
        <w:rPr>
          <w:lang w:eastAsia="zh-CN"/>
        </w:rPr>
        <w:t>12.1.5.1</w:t>
      </w:r>
      <w:r w:rsidRPr="00F511A5">
        <w:t>.</w:t>
      </w:r>
      <w:r w:rsidRPr="00F511A5">
        <w:rPr>
          <w:lang w:eastAsia="zh-CN"/>
        </w:rPr>
        <w:t>2</w:t>
      </w:r>
      <w:r w:rsidRPr="00F511A5">
        <w:tab/>
        <w:t>Conformance requirements</w:t>
      </w:r>
    </w:p>
    <w:p w14:paraId="5B6C900A" w14:textId="77777777" w:rsidR="0063646B" w:rsidRPr="00F511A5" w:rsidRDefault="0063646B" w:rsidP="0063646B">
      <w:pPr>
        <w:rPr>
          <w:lang w:eastAsia="zh-CN"/>
        </w:rPr>
      </w:pPr>
      <w:r w:rsidRPr="00F511A5">
        <w:t>References: The conformance requirements covered in the present TC are specified in: TS 38.331 [22], subclause 5.8.</w:t>
      </w:r>
      <w:r w:rsidRPr="00F511A5">
        <w:rPr>
          <w:lang w:eastAsia="zh-CN"/>
        </w:rPr>
        <w:t>9</w:t>
      </w:r>
      <w:r w:rsidRPr="00F511A5">
        <w:t>.</w:t>
      </w:r>
      <w:r w:rsidRPr="00F511A5">
        <w:rPr>
          <w:lang w:eastAsia="zh-CN"/>
        </w:rPr>
        <w:t>1</w:t>
      </w:r>
      <w:r w:rsidRPr="00F511A5">
        <w:t>.</w:t>
      </w:r>
      <w:r w:rsidRPr="00F511A5">
        <w:rPr>
          <w:lang w:eastAsia="zh-CN"/>
        </w:rPr>
        <w:t>1, 5.8.9.1.2, 5.8.9.1.3.</w:t>
      </w:r>
      <w:r w:rsidRPr="00F511A5">
        <w:t xml:space="preserve"> Unless otherwise stated these are Rel-16 requirements. </w:t>
      </w:r>
    </w:p>
    <w:p w14:paraId="6EDEC08C" w14:textId="77777777" w:rsidR="0063646B" w:rsidRPr="00F511A5" w:rsidRDefault="0063646B" w:rsidP="0063646B">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lang w:eastAsia="zh-CN"/>
        </w:rPr>
        <w:t>5.8.9.1.1</w:t>
      </w:r>
      <w:r w:rsidRPr="00F511A5">
        <w:t>]</w:t>
      </w:r>
    </w:p>
    <w:p w14:paraId="728DB0CB" w14:textId="77777777" w:rsidR="0063646B" w:rsidRPr="00F511A5" w:rsidRDefault="0063646B" w:rsidP="0063646B">
      <w:r w:rsidRPr="00F511A5">
        <w:t>General</w:t>
      </w:r>
    </w:p>
    <w:p w14:paraId="40C4585A" w14:textId="77777777" w:rsidR="0063646B" w:rsidRPr="00F511A5" w:rsidRDefault="0063646B" w:rsidP="0063646B">
      <w:r w:rsidRPr="00F511A5">
        <w:object w:dxaOrig="4850" w:dyaOrig="2130" w14:anchorId="2EA305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65pt;height:106.55pt" o:ole="">
            <v:imagedata r:id="rId13" o:title=""/>
          </v:shape>
          <o:OLEObject Type="Embed" ProgID="Mscgen.Chart" ShapeID="_x0000_i1025" DrawAspect="Content" ObjectID="_1738565887" r:id="rId14"/>
        </w:object>
      </w:r>
    </w:p>
    <w:p w14:paraId="477E513B" w14:textId="77777777" w:rsidR="0063646B" w:rsidRPr="00F511A5" w:rsidRDefault="0063646B" w:rsidP="0063646B">
      <w:pPr>
        <w:pStyle w:val="TF"/>
      </w:pPr>
      <w:r w:rsidRPr="00F511A5">
        <w:t xml:space="preserve">Figure 5.8.9.1.1-1: </w:t>
      </w:r>
      <w:proofErr w:type="spellStart"/>
      <w:r w:rsidRPr="00F511A5">
        <w:t>Sidelink</w:t>
      </w:r>
      <w:proofErr w:type="spellEnd"/>
      <w:r w:rsidRPr="00F511A5">
        <w:t xml:space="preserve"> </w:t>
      </w:r>
      <w:proofErr w:type="spellStart"/>
      <w:r w:rsidRPr="00F511A5">
        <w:t>RRC</w:t>
      </w:r>
      <w:proofErr w:type="spellEnd"/>
      <w:r w:rsidRPr="00F511A5">
        <w:t xml:space="preserve"> reconfiguration, successful</w:t>
      </w:r>
    </w:p>
    <w:p w14:paraId="53FF2AC9" w14:textId="77777777" w:rsidR="0063646B" w:rsidRPr="00F511A5" w:rsidRDefault="0063646B" w:rsidP="0063646B"/>
    <w:p w14:paraId="7F193F80" w14:textId="77777777" w:rsidR="0063646B" w:rsidRPr="00F511A5" w:rsidRDefault="0063646B" w:rsidP="0063646B">
      <w:r w:rsidRPr="00F511A5">
        <w:object w:dxaOrig="4740" w:dyaOrig="2130" w14:anchorId="3F29CB86">
          <v:shape id="_x0000_i1026" type="#_x0000_t75" style="width:236.8pt;height:106.55pt" o:ole="">
            <v:imagedata r:id="rId15" o:title=""/>
          </v:shape>
          <o:OLEObject Type="Embed" ProgID="Mscgen.Chart" ShapeID="_x0000_i1026" DrawAspect="Content" ObjectID="_1738565888" r:id="rId16"/>
        </w:object>
      </w:r>
    </w:p>
    <w:p w14:paraId="06A61394" w14:textId="77777777" w:rsidR="0063646B" w:rsidRPr="00F511A5" w:rsidRDefault="0063646B" w:rsidP="0063646B">
      <w:pPr>
        <w:pStyle w:val="TF"/>
      </w:pPr>
      <w:r w:rsidRPr="00F511A5">
        <w:t xml:space="preserve">Figure 5.8.9.1.1-2: </w:t>
      </w:r>
      <w:proofErr w:type="spellStart"/>
      <w:r w:rsidRPr="00F511A5">
        <w:t>Sidelink</w:t>
      </w:r>
      <w:proofErr w:type="spellEnd"/>
      <w:r w:rsidRPr="00F511A5">
        <w:t xml:space="preserve"> </w:t>
      </w:r>
      <w:proofErr w:type="spellStart"/>
      <w:r w:rsidRPr="00F511A5">
        <w:t>RRC</w:t>
      </w:r>
      <w:proofErr w:type="spellEnd"/>
      <w:r w:rsidRPr="00F511A5">
        <w:t xml:space="preserve"> reconfiguration, failure</w:t>
      </w:r>
    </w:p>
    <w:p w14:paraId="2C49D4D5" w14:textId="77777777" w:rsidR="0063646B" w:rsidRPr="00F511A5" w:rsidRDefault="0063646B" w:rsidP="0063646B"/>
    <w:p w14:paraId="2776AE78" w14:textId="77777777" w:rsidR="0063646B" w:rsidRPr="00F511A5" w:rsidRDefault="0063646B" w:rsidP="0063646B">
      <w:r w:rsidRPr="00F511A5">
        <w:t xml:space="preserve">The purpose of this procedure is to modify a PC5-RRC connection, e.g. to establish/modify/release </w:t>
      </w:r>
      <w:proofErr w:type="spellStart"/>
      <w:r w:rsidRPr="00F511A5">
        <w:t>sidelink</w:t>
      </w:r>
      <w:proofErr w:type="spellEnd"/>
      <w:r w:rsidRPr="00F511A5">
        <w:t xml:space="preserve"> </w:t>
      </w:r>
      <w:proofErr w:type="spellStart"/>
      <w:r w:rsidRPr="00F511A5">
        <w:t>DRBs</w:t>
      </w:r>
      <w:proofErr w:type="spellEnd"/>
      <w:r w:rsidRPr="00F511A5">
        <w:t xml:space="preserve">, to (re-)configure NR </w:t>
      </w:r>
      <w:proofErr w:type="spellStart"/>
      <w:r w:rsidRPr="00F511A5">
        <w:t>sidelink</w:t>
      </w:r>
      <w:proofErr w:type="spellEnd"/>
      <w:r w:rsidRPr="00F511A5">
        <w:t xml:space="preserve"> measurement and reporting, to (re-)configure </w:t>
      </w:r>
      <w:proofErr w:type="spellStart"/>
      <w:r w:rsidRPr="00F511A5">
        <w:t>sidelink</w:t>
      </w:r>
      <w:proofErr w:type="spellEnd"/>
      <w:r w:rsidRPr="00F511A5">
        <w:t xml:space="preserve"> CSI reference signal resources and CSI reporting latency bound.</w:t>
      </w:r>
    </w:p>
    <w:p w14:paraId="0F100930" w14:textId="77777777" w:rsidR="0063646B" w:rsidRPr="00F511A5" w:rsidRDefault="0063646B" w:rsidP="0063646B">
      <w:r w:rsidRPr="00F511A5">
        <w:t xml:space="preserve">The UE may initiate the </w:t>
      </w:r>
      <w:proofErr w:type="spellStart"/>
      <w:r w:rsidRPr="00F511A5">
        <w:t>sidelink</w:t>
      </w:r>
      <w:proofErr w:type="spellEnd"/>
      <w:r w:rsidRPr="00F511A5">
        <w:t xml:space="preserve"> </w:t>
      </w:r>
      <w:proofErr w:type="spellStart"/>
      <w:r w:rsidRPr="00F511A5">
        <w:t>RRC</w:t>
      </w:r>
      <w:proofErr w:type="spellEnd"/>
      <w:r w:rsidRPr="00F511A5">
        <w:t xml:space="preserve"> reconfiguration procedure and perform the operation in sub-clause 5.8.9.1.2 on the corresponding PC5-RRC connection in following cases:</w:t>
      </w:r>
    </w:p>
    <w:p w14:paraId="753D36DF" w14:textId="77777777" w:rsidR="0063646B" w:rsidRPr="00F511A5" w:rsidRDefault="0063646B" w:rsidP="0063646B">
      <w:r w:rsidRPr="00F511A5">
        <w:lastRenderedPageBreak/>
        <w:t>-</w:t>
      </w:r>
      <w:r w:rsidRPr="00F511A5">
        <w:tab/>
        <w:t xml:space="preserve">the release of </w:t>
      </w:r>
      <w:proofErr w:type="spellStart"/>
      <w:r w:rsidRPr="00F511A5">
        <w:t>sidelink</w:t>
      </w:r>
      <w:proofErr w:type="spellEnd"/>
      <w:r w:rsidRPr="00F511A5">
        <w:t xml:space="preserve"> </w:t>
      </w:r>
      <w:proofErr w:type="spellStart"/>
      <w:r w:rsidRPr="00F511A5">
        <w:t>DRBs</w:t>
      </w:r>
      <w:proofErr w:type="spellEnd"/>
      <w:r w:rsidRPr="00F511A5">
        <w:t xml:space="preserve"> associated with the peer UE, as specified in sub-clause 5.8.9.1a.1;</w:t>
      </w:r>
    </w:p>
    <w:p w14:paraId="486F114E" w14:textId="77777777" w:rsidR="0063646B" w:rsidRPr="00F511A5" w:rsidRDefault="0063646B" w:rsidP="0063646B">
      <w:r w:rsidRPr="00F511A5">
        <w:t>-</w:t>
      </w:r>
      <w:r w:rsidRPr="00F511A5">
        <w:tab/>
        <w:t xml:space="preserve">the establishment of </w:t>
      </w:r>
      <w:proofErr w:type="spellStart"/>
      <w:r w:rsidRPr="00F511A5">
        <w:t>sidelink</w:t>
      </w:r>
      <w:proofErr w:type="spellEnd"/>
      <w:r w:rsidRPr="00F511A5">
        <w:t xml:space="preserve"> </w:t>
      </w:r>
      <w:proofErr w:type="spellStart"/>
      <w:r w:rsidRPr="00F511A5">
        <w:t>DRBs</w:t>
      </w:r>
      <w:proofErr w:type="spellEnd"/>
      <w:r w:rsidRPr="00F511A5">
        <w:t xml:space="preserve"> associated with the peer UE, as specified in sub-clause 5.8.9.1a.2;</w:t>
      </w:r>
    </w:p>
    <w:p w14:paraId="67F7C6C2" w14:textId="77777777" w:rsidR="0063646B" w:rsidRPr="00F511A5" w:rsidRDefault="0063646B" w:rsidP="0063646B">
      <w:r w:rsidRPr="00F511A5">
        <w:t>-</w:t>
      </w:r>
      <w:r w:rsidRPr="00F511A5">
        <w:tab/>
        <w:t xml:space="preserve">the modification for the parameters included in </w:t>
      </w:r>
      <w:proofErr w:type="spellStart"/>
      <w:r w:rsidRPr="00F511A5">
        <w:rPr>
          <w:i/>
        </w:rPr>
        <w:t>SLRB</w:t>
      </w:r>
      <w:proofErr w:type="spellEnd"/>
      <w:r w:rsidRPr="00F511A5">
        <w:rPr>
          <w:i/>
        </w:rPr>
        <w:t>-Config</w:t>
      </w:r>
      <w:r w:rsidRPr="00F511A5">
        <w:t xml:space="preserve"> of </w:t>
      </w:r>
      <w:proofErr w:type="spellStart"/>
      <w:r w:rsidRPr="00F511A5">
        <w:t>sidelink</w:t>
      </w:r>
      <w:proofErr w:type="spellEnd"/>
      <w:r w:rsidRPr="00F511A5">
        <w:t xml:space="preserve"> </w:t>
      </w:r>
      <w:proofErr w:type="spellStart"/>
      <w:r w:rsidRPr="00F511A5">
        <w:t>DRBs</w:t>
      </w:r>
      <w:proofErr w:type="spellEnd"/>
      <w:r w:rsidRPr="00F511A5">
        <w:t xml:space="preserve"> associated with the peer UE, as specified in sub-clause 5.8.9.1a.2;</w:t>
      </w:r>
    </w:p>
    <w:p w14:paraId="2790F01F" w14:textId="77777777" w:rsidR="0063646B" w:rsidRPr="00F511A5" w:rsidRDefault="0063646B" w:rsidP="0063646B">
      <w:r w:rsidRPr="00F511A5">
        <w:t>-</w:t>
      </w:r>
      <w:r w:rsidRPr="00F511A5">
        <w:tab/>
        <w:t xml:space="preserve">the (re-)configuration of the peer UE to perform NR </w:t>
      </w:r>
      <w:proofErr w:type="spellStart"/>
      <w:r w:rsidRPr="00F511A5">
        <w:t>sidelink</w:t>
      </w:r>
      <w:proofErr w:type="spellEnd"/>
      <w:r w:rsidRPr="00F511A5">
        <w:t xml:space="preserve"> measurement and report.</w:t>
      </w:r>
    </w:p>
    <w:p w14:paraId="7E58A176" w14:textId="77777777" w:rsidR="0063646B" w:rsidRPr="00F511A5" w:rsidRDefault="0063646B" w:rsidP="0063646B">
      <w:r w:rsidRPr="00F511A5">
        <w:t>-</w:t>
      </w:r>
      <w:r w:rsidRPr="00F511A5">
        <w:tab/>
        <w:t xml:space="preserve">the (re-)configuration of the </w:t>
      </w:r>
      <w:proofErr w:type="spellStart"/>
      <w:r w:rsidRPr="00F511A5">
        <w:t>sidelink</w:t>
      </w:r>
      <w:proofErr w:type="spellEnd"/>
      <w:r w:rsidRPr="00F511A5">
        <w:t xml:space="preserve"> CSI reference signal resources and CSI reporting latency bound.</w:t>
      </w:r>
    </w:p>
    <w:p w14:paraId="293721A8" w14:textId="77777777" w:rsidR="0063646B" w:rsidRPr="00F511A5" w:rsidRDefault="0063646B" w:rsidP="0063646B">
      <w:pPr>
        <w:rPr>
          <w:lang w:eastAsia="zh-CN"/>
        </w:rPr>
      </w:pPr>
      <w:r w:rsidRPr="00F511A5">
        <w:rPr>
          <w:lang w:eastAsia="zh-CN"/>
        </w:rPr>
        <w:t>I</w:t>
      </w:r>
      <w:r w:rsidRPr="00F511A5">
        <w:t xml:space="preserve">n </w:t>
      </w:r>
      <w:proofErr w:type="spellStart"/>
      <w:r w:rsidRPr="00F511A5">
        <w:t>RRC_CONNECTED</w:t>
      </w:r>
      <w:proofErr w:type="spellEnd"/>
      <w:r w:rsidRPr="00F511A5">
        <w:t xml:space="preserve">, the UE applies the NR </w:t>
      </w:r>
      <w:proofErr w:type="spellStart"/>
      <w:r w:rsidRPr="00F511A5">
        <w:t>sidelink</w:t>
      </w:r>
      <w:proofErr w:type="spellEnd"/>
      <w:r w:rsidRPr="00F511A5">
        <w:t xml:space="preserve"> communications parameters provided in </w:t>
      </w:r>
      <w:proofErr w:type="spellStart"/>
      <w:r w:rsidRPr="00F511A5">
        <w:rPr>
          <w:i/>
        </w:rPr>
        <w:t>RRCReconfiguration</w:t>
      </w:r>
      <w:proofErr w:type="spellEnd"/>
      <w:r w:rsidRPr="00F511A5">
        <w:rPr>
          <w:lang w:eastAsia="zh-CN"/>
        </w:rPr>
        <w:t xml:space="preserve"> (if any). In</w:t>
      </w:r>
      <w:r w:rsidRPr="00F511A5">
        <w:t xml:space="preserve"> </w:t>
      </w:r>
      <w:proofErr w:type="spellStart"/>
      <w:r w:rsidRPr="00F511A5">
        <w:t>RRC_IDLE</w:t>
      </w:r>
      <w:proofErr w:type="spellEnd"/>
      <w:r w:rsidRPr="00F511A5">
        <w:t xml:space="preserve"> or </w:t>
      </w:r>
      <w:proofErr w:type="spellStart"/>
      <w:r w:rsidRPr="00F511A5">
        <w:t>RRC_INACTIVE</w:t>
      </w:r>
      <w:proofErr w:type="spellEnd"/>
      <w:r w:rsidRPr="00F511A5">
        <w:rPr>
          <w:lang w:eastAsia="zh-CN"/>
        </w:rPr>
        <w:t>, the UE applies</w:t>
      </w:r>
      <w:r w:rsidRPr="00F511A5">
        <w:t xml:space="preserve"> the NR </w:t>
      </w:r>
      <w:proofErr w:type="spellStart"/>
      <w:r w:rsidRPr="00F511A5">
        <w:t>sidelink</w:t>
      </w:r>
      <w:proofErr w:type="spellEnd"/>
      <w:r w:rsidRPr="00F511A5">
        <w:t xml:space="preserve"> communications parameters provided in </w:t>
      </w:r>
      <w:r w:rsidRPr="00F511A5">
        <w:rPr>
          <w:szCs w:val="22"/>
        </w:rPr>
        <w:t>system information</w:t>
      </w:r>
      <w:r w:rsidRPr="00F511A5">
        <w:rPr>
          <w:lang w:eastAsia="zh-CN"/>
        </w:rPr>
        <w:t xml:space="preserve"> (if any). For other cases, </w:t>
      </w:r>
      <w:proofErr w:type="spellStart"/>
      <w:r w:rsidRPr="00F511A5">
        <w:t>UEs</w:t>
      </w:r>
      <w:proofErr w:type="spellEnd"/>
      <w:r w:rsidRPr="00F511A5">
        <w:t xml:space="preserve"> apply the NR </w:t>
      </w:r>
      <w:proofErr w:type="spellStart"/>
      <w:r w:rsidRPr="00F511A5">
        <w:t>sidelink</w:t>
      </w:r>
      <w:proofErr w:type="spellEnd"/>
      <w:r w:rsidRPr="00F511A5">
        <w:t xml:space="preserve"> communications parameters provided in </w:t>
      </w:r>
      <w:proofErr w:type="spellStart"/>
      <w:r w:rsidRPr="00F511A5">
        <w:rPr>
          <w:i/>
        </w:rPr>
        <w:t>SidelinkPreconfigNR</w:t>
      </w:r>
      <w:proofErr w:type="spellEnd"/>
      <w:r w:rsidRPr="00F511A5">
        <w:rPr>
          <w:i/>
        </w:rPr>
        <w:t xml:space="preserve"> </w:t>
      </w:r>
      <w:r w:rsidRPr="00F511A5">
        <w:rPr>
          <w:lang w:eastAsia="zh-CN"/>
        </w:rPr>
        <w:t xml:space="preserve">(if any). When UE performs state transition between above three cases, </w:t>
      </w:r>
      <w:r w:rsidRPr="00F511A5">
        <w:t xml:space="preserve">the UE applies the NR </w:t>
      </w:r>
      <w:proofErr w:type="spellStart"/>
      <w:r w:rsidRPr="00F511A5">
        <w:t>sidelink</w:t>
      </w:r>
      <w:proofErr w:type="spellEnd"/>
      <w:r w:rsidRPr="00F511A5">
        <w:t xml:space="preserve"> communications parameters</w:t>
      </w:r>
      <w:r w:rsidRPr="00F511A5">
        <w:rPr>
          <w:lang w:eastAsia="zh-CN"/>
        </w:rPr>
        <w:t xml:space="preserve"> provided in the new state, after </w:t>
      </w:r>
      <w:r w:rsidRPr="00F511A5">
        <w:t>acquisition of the new configurations</w:t>
      </w:r>
      <w:r w:rsidRPr="00F511A5">
        <w:rPr>
          <w:lang w:eastAsia="zh-CN"/>
        </w:rPr>
        <w:t>. Before</w:t>
      </w:r>
      <w:r w:rsidRPr="00F511A5">
        <w:t xml:space="preserve"> acquisition of the new configurations, UE continues applying</w:t>
      </w:r>
      <w:r w:rsidRPr="00F511A5">
        <w:rPr>
          <w:lang w:eastAsia="zh-CN"/>
        </w:rPr>
        <w:t xml:space="preserve"> t</w:t>
      </w:r>
      <w:r w:rsidRPr="00F511A5">
        <w:t xml:space="preserve">he NR </w:t>
      </w:r>
      <w:proofErr w:type="spellStart"/>
      <w:r w:rsidRPr="00F511A5">
        <w:t>sidelink</w:t>
      </w:r>
      <w:proofErr w:type="spellEnd"/>
      <w:r w:rsidRPr="00F511A5">
        <w:t xml:space="preserve"> communications parameters</w:t>
      </w:r>
      <w:r w:rsidRPr="00F511A5">
        <w:rPr>
          <w:lang w:eastAsia="zh-CN"/>
        </w:rPr>
        <w:t xml:space="preserve"> provided in the old state.</w:t>
      </w:r>
    </w:p>
    <w:p w14:paraId="4312F230" w14:textId="77777777" w:rsidR="0063646B" w:rsidRPr="00F511A5" w:rsidRDefault="0063646B" w:rsidP="0063646B">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lang w:eastAsia="zh-CN"/>
        </w:rPr>
        <w:t>5.8.9.1.2</w:t>
      </w:r>
      <w:r w:rsidRPr="00F511A5">
        <w:t>]</w:t>
      </w:r>
    </w:p>
    <w:p w14:paraId="48E1F234" w14:textId="77777777" w:rsidR="0063646B" w:rsidRPr="00F511A5" w:rsidRDefault="0063646B" w:rsidP="0063646B">
      <w:r w:rsidRPr="00F511A5">
        <w:t xml:space="preserve">The UE shall set the contents of </w:t>
      </w:r>
      <w:proofErr w:type="spellStart"/>
      <w:r w:rsidRPr="00F511A5">
        <w:rPr>
          <w:rFonts w:eastAsia="MS Mincho"/>
          <w:i/>
        </w:rPr>
        <w:t>RRCReconfigurationSidelink</w:t>
      </w:r>
      <w:proofErr w:type="spellEnd"/>
      <w:r w:rsidRPr="00F511A5">
        <w:t xml:space="preserve"> message as follows:</w:t>
      </w:r>
    </w:p>
    <w:p w14:paraId="1F159BC5" w14:textId="77777777" w:rsidR="0063646B" w:rsidRPr="00F511A5" w:rsidRDefault="0063646B" w:rsidP="0063646B">
      <w:pPr>
        <w:pStyle w:val="B10"/>
      </w:pPr>
      <w:r w:rsidRPr="00F511A5">
        <w:t>1&gt;</w:t>
      </w:r>
      <w:r w:rsidRPr="00F511A5">
        <w:tab/>
        <w:t xml:space="preserve">for each </w:t>
      </w:r>
      <w:proofErr w:type="spellStart"/>
      <w:r w:rsidRPr="00F511A5">
        <w:t>sidelink</w:t>
      </w:r>
      <w:proofErr w:type="spellEnd"/>
      <w:r w:rsidRPr="00F511A5">
        <w:t xml:space="preserve"> </w:t>
      </w:r>
      <w:proofErr w:type="spellStart"/>
      <w:r w:rsidRPr="00F511A5">
        <w:t>DRB</w:t>
      </w:r>
      <w:proofErr w:type="spellEnd"/>
      <w:r w:rsidRPr="00F511A5">
        <w:t xml:space="preserve"> that is to be released, according to sub-clause 5.8.9.1a.1.1, due to configuration by </w:t>
      </w:r>
      <w:proofErr w:type="spellStart"/>
      <w:r w:rsidRPr="00F511A5">
        <w:rPr>
          <w:rFonts w:eastAsia="Batang"/>
          <w:i/>
        </w:rPr>
        <w:t>sl-ConfigDedicatedNR</w:t>
      </w:r>
      <w:proofErr w:type="spellEnd"/>
      <w:r w:rsidRPr="00F511A5">
        <w:rPr>
          <w:rFonts w:eastAsia="Batang"/>
          <w:i/>
        </w:rPr>
        <w:t>,</w:t>
      </w:r>
      <w:r w:rsidRPr="00F511A5">
        <w:rPr>
          <w:lang w:eastAsia="zh-CN"/>
        </w:rPr>
        <w:t xml:space="preserve"> </w:t>
      </w:r>
      <w:r w:rsidRPr="00F511A5">
        <w:rPr>
          <w:rFonts w:eastAsia="Batang"/>
          <w:i/>
        </w:rPr>
        <w:t>SIB12</w:t>
      </w:r>
      <w:r w:rsidRPr="00F511A5">
        <w:rPr>
          <w:rFonts w:eastAsia="Batang"/>
        </w:rPr>
        <w:t>,</w:t>
      </w:r>
      <w:r w:rsidRPr="00F511A5">
        <w:rPr>
          <w:rFonts w:eastAsia="Batang"/>
          <w:i/>
        </w:rPr>
        <w:t xml:space="preserve"> </w:t>
      </w:r>
      <w:proofErr w:type="spellStart"/>
      <w:r w:rsidRPr="00F511A5">
        <w:rPr>
          <w:rFonts w:eastAsia="Batang"/>
          <w:i/>
        </w:rPr>
        <w:t>SidelinkPreconfigNR</w:t>
      </w:r>
      <w:proofErr w:type="spellEnd"/>
      <w:r w:rsidRPr="00F511A5">
        <w:rPr>
          <w:rFonts w:eastAsia="Batang"/>
          <w:i/>
        </w:rPr>
        <w:t xml:space="preserve"> </w:t>
      </w:r>
      <w:r w:rsidRPr="00F511A5">
        <w:rPr>
          <w:rFonts w:eastAsia="Batang"/>
        </w:rPr>
        <w:t>or by upper layers</w:t>
      </w:r>
      <w:r w:rsidRPr="00F511A5">
        <w:t>:</w:t>
      </w:r>
    </w:p>
    <w:p w14:paraId="1B05971B" w14:textId="77777777" w:rsidR="0063646B" w:rsidRPr="00F511A5" w:rsidRDefault="0063646B" w:rsidP="0063646B">
      <w:pPr>
        <w:pStyle w:val="B20"/>
      </w:pPr>
      <w:r w:rsidRPr="00F511A5">
        <w:t>2&gt;</w:t>
      </w:r>
      <w:r w:rsidRPr="00F511A5">
        <w:tab/>
        <w:t xml:space="preserve">set the </w:t>
      </w:r>
      <w:r w:rsidRPr="00F511A5">
        <w:rPr>
          <w:i/>
        </w:rPr>
        <w:t xml:space="preserve">SLRB-PC5-ConfigIndex </w:t>
      </w:r>
      <w:r w:rsidRPr="00F511A5">
        <w:t xml:space="preserve">included in the </w:t>
      </w:r>
      <w:proofErr w:type="spellStart"/>
      <w:r w:rsidRPr="00F511A5">
        <w:rPr>
          <w:i/>
        </w:rPr>
        <w:t>slrb-ConfigToReleaseList</w:t>
      </w:r>
      <w:proofErr w:type="spellEnd"/>
      <w:r w:rsidRPr="00F511A5">
        <w:t xml:space="preserve"> corresponding to the </w:t>
      </w:r>
      <w:proofErr w:type="spellStart"/>
      <w:r w:rsidRPr="00F511A5">
        <w:t>sidelink</w:t>
      </w:r>
      <w:proofErr w:type="spellEnd"/>
      <w:r w:rsidRPr="00F511A5">
        <w:t xml:space="preserve"> </w:t>
      </w:r>
      <w:proofErr w:type="spellStart"/>
      <w:r w:rsidRPr="00F511A5">
        <w:t>DRB</w:t>
      </w:r>
      <w:proofErr w:type="spellEnd"/>
      <w:r w:rsidRPr="00F511A5">
        <w:t>;</w:t>
      </w:r>
    </w:p>
    <w:p w14:paraId="4082A5AC" w14:textId="77777777" w:rsidR="0063646B" w:rsidRPr="00F511A5" w:rsidRDefault="0063646B" w:rsidP="0063646B">
      <w:pPr>
        <w:pStyle w:val="B10"/>
      </w:pPr>
      <w:r w:rsidRPr="00F511A5">
        <w:t>1&gt;</w:t>
      </w:r>
      <w:r w:rsidRPr="00F511A5">
        <w:tab/>
        <w:t xml:space="preserve">for each </w:t>
      </w:r>
      <w:proofErr w:type="spellStart"/>
      <w:r w:rsidRPr="00F511A5">
        <w:t>sidelink</w:t>
      </w:r>
      <w:proofErr w:type="spellEnd"/>
      <w:r w:rsidRPr="00F511A5">
        <w:t xml:space="preserve"> </w:t>
      </w:r>
      <w:proofErr w:type="spellStart"/>
      <w:r w:rsidRPr="00F511A5">
        <w:t>DRB</w:t>
      </w:r>
      <w:proofErr w:type="spellEnd"/>
      <w:r w:rsidRPr="00F511A5">
        <w:t xml:space="preserve"> that is to be established or modified, according to sub-clause 5.8.9.1a.2.1, due to</w:t>
      </w:r>
      <w:r w:rsidRPr="00F511A5">
        <w:rPr>
          <w:rFonts w:eastAsia="Batang"/>
        </w:rPr>
        <w:t xml:space="preserve"> receiving </w:t>
      </w:r>
      <w:proofErr w:type="spellStart"/>
      <w:r w:rsidRPr="00F511A5">
        <w:rPr>
          <w:rFonts w:eastAsia="Batang"/>
          <w:i/>
        </w:rPr>
        <w:t>sl-ConfigDedicatedNR</w:t>
      </w:r>
      <w:proofErr w:type="spellEnd"/>
      <w:r w:rsidRPr="00F511A5">
        <w:rPr>
          <w:rFonts w:eastAsia="Batang"/>
          <w:i/>
        </w:rPr>
        <w:t>,</w:t>
      </w:r>
      <w:r w:rsidRPr="00F511A5">
        <w:rPr>
          <w:lang w:eastAsia="zh-CN"/>
        </w:rPr>
        <w:t xml:space="preserve"> </w:t>
      </w:r>
      <w:r w:rsidRPr="00F511A5">
        <w:rPr>
          <w:rFonts w:eastAsia="Batang"/>
          <w:i/>
        </w:rPr>
        <w:t>SIB12</w:t>
      </w:r>
      <w:r w:rsidRPr="00F511A5">
        <w:rPr>
          <w:rFonts w:eastAsia="Batang"/>
        </w:rPr>
        <w:t xml:space="preserve"> or</w:t>
      </w:r>
      <w:r w:rsidRPr="00F511A5">
        <w:rPr>
          <w:rFonts w:eastAsia="Batang"/>
          <w:i/>
        </w:rPr>
        <w:t xml:space="preserve"> </w:t>
      </w:r>
      <w:proofErr w:type="spellStart"/>
      <w:r w:rsidRPr="00F511A5">
        <w:rPr>
          <w:rFonts w:eastAsia="Batang"/>
          <w:i/>
        </w:rPr>
        <w:t>SidelinkPreconfigNR</w:t>
      </w:r>
      <w:proofErr w:type="spellEnd"/>
      <w:r w:rsidRPr="00F511A5">
        <w:t>:</w:t>
      </w:r>
    </w:p>
    <w:p w14:paraId="6F1AA088" w14:textId="77777777" w:rsidR="0063646B" w:rsidRPr="00F511A5" w:rsidRDefault="0063646B" w:rsidP="0063646B">
      <w:pPr>
        <w:pStyle w:val="B20"/>
      </w:pPr>
      <w:r w:rsidRPr="00F511A5">
        <w:t>2&gt;</w:t>
      </w:r>
      <w:r w:rsidRPr="00F511A5">
        <w:tab/>
        <w:t xml:space="preserve">set the </w:t>
      </w:r>
      <w:proofErr w:type="spellStart"/>
      <w:r w:rsidRPr="00F511A5">
        <w:rPr>
          <w:i/>
        </w:rPr>
        <w:t>SLRB</w:t>
      </w:r>
      <w:proofErr w:type="spellEnd"/>
      <w:r w:rsidRPr="00F511A5">
        <w:rPr>
          <w:i/>
        </w:rPr>
        <w:t>-Config</w:t>
      </w:r>
      <w:r w:rsidRPr="00F511A5">
        <w:t xml:space="preserve"> included in the </w:t>
      </w:r>
      <w:proofErr w:type="spellStart"/>
      <w:r w:rsidRPr="00F511A5">
        <w:rPr>
          <w:i/>
        </w:rPr>
        <w:t>slrb-ConfigToAddModList</w:t>
      </w:r>
      <w:proofErr w:type="spellEnd"/>
      <w:r w:rsidRPr="00F511A5">
        <w:t xml:space="preserve">, according to the received </w:t>
      </w:r>
      <w:proofErr w:type="spellStart"/>
      <w:r w:rsidRPr="00F511A5">
        <w:rPr>
          <w:i/>
        </w:rPr>
        <w:t>sl-RadioBearerConfig</w:t>
      </w:r>
      <w:proofErr w:type="spellEnd"/>
      <w:r w:rsidRPr="00F511A5">
        <w:t xml:space="preserve"> and </w:t>
      </w:r>
      <w:proofErr w:type="spellStart"/>
      <w:r w:rsidRPr="00F511A5">
        <w:rPr>
          <w:i/>
        </w:rPr>
        <w:t>sl-RLC-BearerConfig</w:t>
      </w:r>
      <w:proofErr w:type="spellEnd"/>
      <w:r w:rsidRPr="00F511A5">
        <w:t xml:space="preserve"> corresponding to the </w:t>
      </w:r>
      <w:proofErr w:type="spellStart"/>
      <w:r w:rsidRPr="00F511A5">
        <w:t>sidelink</w:t>
      </w:r>
      <w:proofErr w:type="spellEnd"/>
      <w:r w:rsidRPr="00F511A5">
        <w:t xml:space="preserve"> </w:t>
      </w:r>
      <w:proofErr w:type="spellStart"/>
      <w:r w:rsidRPr="00F511A5">
        <w:t>DRB</w:t>
      </w:r>
      <w:proofErr w:type="spellEnd"/>
      <w:r w:rsidRPr="00F511A5">
        <w:t>;</w:t>
      </w:r>
    </w:p>
    <w:p w14:paraId="6B8D7492" w14:textId="77777777" w:rsidR="0063646B" w:rsidRPr="00F511A5" w:rsidRDefault="0063646B" w:rsidP="0063646B">
      <w:pPr>
        <w:pStyle w:val="B10"/>
      </w:pPr>
      <w:r w:rsidRPr="00F511A5">
        <w:t>1&gt;</w:t>
      </w:r>
      <w:r w:rsidRPr="00F511A5">
        <w:tab/>
        <w:t xml:space="preserve">set the </w:t>
      </w:r>
      <w:proofErr w:type="spellStart"/>
      <w:r w:rsidRPr="00F511A5">
        <w:rPr>
          <w:i/>
        </w:rPr>
        <w:t>sl-MeasConfig</w:t>
      </w:r>
      <w:proofErr w:type="spellEnd"/>
      <w:r w:rsidRPr="00F511A5">
        <w:t xml:space="preserve"> as follows:</w:t>
      </w:r>
    </w:p>
    <w:p w14:paraId="2CBDE5EC" w14:textId="77777777" w:rsidR="0063646B" w:rsidRPr="00F511A5" w:rsidRDefault="0063646B" w:rsidP="0063646B">
      <w:pPr>
        <w:pStyle w:val="B20"/>
      </w:pPr>
      <w:r w:rsidRPr="00F511A5">
        <w:t>2&gt;</w:t>
      </w:r>
      <w:r w:rsidRPr="00F511A5">
        <w:tab/>
        <w:t xml:space="preserve">If the frequency used for NR </w:t>
      </w:r>
      <w:proofErr w:type="spellStart"/>
      <w:r w:rsidRPr="00F511A5">
        <w:t>sidelink</w:t>
      </w:r>
      <w:proofErr w:type="spellEnd"/>
      <w:r w:rsidRPr="00F511A5">
        <w:t xml:space="preserve"> communication is included in </w:t>
      </w:r>
      <w:proofErr w:type="spellStart"/>
      <w:r w:rsidRPr="00F511A5">
        <w:rPr>
          <w:i/>
          <w:iCs/>
        </w:rPr>
        <w:t>sl-FreqInfoToAddModList</w:t>
      </w:r>
      <w:proofErr w:type="spellEnd"/>
      <w:r w:rsidRPr="00F511A5">
        <w:t xml:space="preserve"> in </w:t>
      </w:r>
      <w:proofErr w:type="spellStart"/>
      <w:r w:rsidRPr="00F511A5">
        <w:rPr>
          <w:i/>
          <w:iCs/>
        </w:rPr>
        <w:t>sl-ConfigDedicatedNR</w:t>
      </w:r>
      <w:proofErr w:type="spellEnd"/>
      <w:r w:rsidRPr="00F511A5">
        <w:t xml:space="preserve"> within </w:t>
      </w:r>
      <w:proofErr w:type="spellStart"/>
      <w:r w:rsidRPr="00F511A5">
        <w:rPr>
          <w:i/>
          <w:iCs/>
        </w:rPr>
        <w:t>RRCReconfiguration</w:t>
      </w:r>
      <w:proofErr w:type="spellEnd"/>
      <w:r w:rsidRPr="00F511A5">
        <w:t xml:space="preserve"> message or included in </w:t>
      </w:r>
      <w:proofErr w:type="spellStart"/>
      <w:r w:rsidRPr="00F511A5">
        <w:rPr>
          <w:i/>
          <w:iCs/>
        </w:rPr>
        <w:t>sl-ConfigCommonNR</w:t>
      </w:r>
      <w:proofErr w:type="spellEnd"/>
      <w:r w:rsidRPr="00F511A5">
        <w:t xml:space="preserve"> within SIB12:</w:t>
      </w:r>
    </w:p>
    <w:p w14:paraId="0C2A6355" w14:textId="77777777" w:rsidR="0063646B" w:rsidRPr="00F511A5" w:rsidRDefault="0063646B" w:rsidP="0063646B">
      <w:pPr>
        <w:pStyle w:val="B30"/>
      </w:pPr>
      <w:r w:rsidRPr="00F511A5">
        <w:t>3&gt;</w:t>
      </w:r>
      <w:r w:rsidRPr="00F511A5">
        <w:tab/>
        <w:t xml:space="preserve">if UE is in </w:t>
      </w:r>
      <w:proofErr w:type="spellStart"/>
      <w:r w:rsidRPr="00F511A5">
        <w:t>RRC_CONNECTED</w:t>
      </w:r>
      <w:proofErr w:type="spellEnd"/>
      <w:r w:rsidRPr="00F511A5">
        <w:t>:</w:t>
      </w:r>
    </w:p>
    <w:p w14:paraId="51316A20" w14:textId="77777777" w:rsidR="0063646B" w:rsidRPr="00F511A5" w:rsidRDefault="0063646B" w:rsidP="0063646B">
      <w:pPr>
        <w:pStyle w:val="B4"/>
      </w:pPr>
      <w:r w:rsidRPr="00F511A5">
        <w:t>4&gt;</w:t>
      </w:r>
      <w:r w:rsidRPr="00F511A5">
        <w:tab/>
        <w:t xml:space="preserve">set the </w:t>
      </w:r>
      <w:proofErr w:type="spellStart"/>
      <w:r w:rsidRPr="00F511A5">
        <w:rPr>
          <w:i/>
          <w:iCs/>
        </w:rPr>
        <w:t>sl-MeasConfig</w:t>
      </w:r>
      <w:proofErr w:type="spellEnd"/>
      <w:r w:rsidRPr="00F511A5">
        <w:t xml:space="preserve"> according to stored NR </w:t>
      </w:r>
      <w:proofErr w:type="spellStart"/>
      <w:r w:rsidRPr="00F511A5">
        <w:t>sidelink</w:t>
      </w:r>
      <w:proofErr w:type="spellEnd"/>
      <w:r w:rsidRPr="00F511A5">
        <w:t xml:space="preserve"> measurement configuration information for this destination;</w:t>
      </w:r>
    </w:p>
    <w:p w14:paraId="6FC13AF1" w14:textId="77777777" w:rsidR="0063646B" w:rsidRPr="00F511A5" w:rsidRDefault="0063646B" w:rsidP="0063646B">
      <w:pPr>
        <w:pStyle w:val="B30"/>
      </w:pPr>
      <w:r w:rsidRPr="00F511A5">
        <w:t>3&gt;</w:t>
      </w:r>
      <w:r w:rsidRPr="00F511A5">
        <w:tab/>
        <w:t xml:space="preserve">if UE is in </w:t>
      </w:r>
      <w:proofErr w:type="spellStart"/>
      <w:r w:rsidRPr="00F511A5">
        <w:t>RRC_IDLE</w:t>
      </w:r>
      <w:proofErr w:type="spellEnd"/>
      <w:r w:rsidRPr="00F511A5">
        <w:t xml:space="preserve"> or </w:t>
      </w:r>
      <w:proofErr w:type="spellStart"/>
      <w:r w:rsidRPr="00F511A5">
        <w:t>RRC_INACTIVE</w:t>
      </w:r>
      <w:proofErr w:type="spellEnd"/>
      <w:r w:rsidRPr="00F511A5">
        <w:t>:</w:t>
      </w:r>
    </w:p>
    <w:p w14:paraId="62FF3047" w14:textId="77777777" w:rsidR="0063646B" w:rsidRPr="00F511A5" w:rsidRDefault="0063646B" w:rsidP="0063646B">
      <w:pPr>
        <w:pStyle w:val="B4"/>
      </w:pPr>
      <w:r w:rsidRPr="00F511A5">
        <w:t>4&gt;</w:t>
      </w:r>
      <w:r w:rsidRPr="00F511A5">
        <w:tab/>
        <w:t xml:space="preserve">set the </w:t>
      </w:r>
      <w:proofErr w:type="spellStart"/>
      <w:r w:rsidRPr="00F511A5">
        <w:rPr>
          <w:i/>
          <w:iCs/>
        </w:rPr>
        <w:t>sl-MeasConfig</w:t>
      </w:r>
      <w:proofErr w:type="spellEnd"/>
      <w:r w:rsidRPr="00F511A5">
        <w:t xml:space="preserve"> according to stored NR </w:t>
      </w:r>
      <w:proofErr w:type="spellStart"/>
      <w:r w:rsidRPr="00F511A5">
        <w:t>sidelink</w:t>
      </w:r>
      <w:proofErr w:type="spellEnd"/>
      <w:r w:rsidRPr="00F511A5">
        <w:t xml:space="preserve"> measurement configuration received from </w:t>
      </w:r>
      <w:r w:rsidRPr="00F511A5">
        <w:rPr>
          <w:i/>
          <w:iCs/>
        </w:rPr>
        <w:t>SIB12</w:t>
      </w:r>
      <w:r w:rsidRPr="00F511A5">
        <w:t>;</w:t>
      </w:r>
    </w:p>
    <w:p w14:paraId="72EBF007" w14:textId="77777777" w:rsidR="0063646B" w:rsidRPr="00F511A5" w:rsidRDefault="0063646B" w:rsidP="0063646B">
      <w:pPr>
        <w:pStyle w:val="B20"/>
      </w:pPr>
      <w:r w:rsidRPr="00F511A5">
        <w:t>2&gt;</w:t>
      </w:r>
      <w:r w:rsidRPr="00F511A5">
        <w:tab/>
        <w:t>else:</w:t>
      </w:r>
    </w:p>
    <w:p w14:paraId="60642D62" w14:textId="77777777" w:rsidR="0063646B" w:rsidRPr="00F511A5" w:rsidRDefault="0063646B" w:rsidP="0063646B">
      <w:pPr>
        <w:pStyle w:val="B30"/>
      </w:pPr>
      <w:r w:rsidRPr="00F511A5">
        <w:t>3&gt;</w:t>
      </w:r>
      <w:r w:rsidRPr="00F511A5">
        <w:tab/>
        <w:t xml:space="preserve">set the </w:t>
      </w:r>
      <w:proofErr w:type="spellStart"/>
      <w:r w:rsidRPr="00F511A5">
        <w:t>sl-MeasConfig</w:t>
      </w:r>
      <w:proofErr w:type="spellEnd"/>
      <w:r w:rsidRPr="00F511A5">
        <w:t xml:space="preserve"> according to the </w:t>
      </w:r>
      <w:proofErr w:type="spellStart"/>
      <w:r w:rsidRPr="00F511A5">
        <w:t>sl-MeasPreconfig</w:t>
      </w:r>
      <w:proofErr w:type="spellEnd"/>
      <w:r w:rsidRPr="00F511A5">
        <w:t xml:space="preserve"> in </w:t>
      </w:r>
      <w:proofErr w:type="spellStart"/>
      <w:r w:rsidRPr="00F511A5">
        <w:t>SidelinkPreconfigNR</w:t>
      </w:r>
      <w:proofErr w:type="spellEnd"/>
      <w:r w:rsidRPr="00F511A5">
        <w:t>;</w:t>
      </w:r>
    </w:p>
    <w:p w14:paraId="7E2DF7B7" w14:textId="77777777" w:rsidR="0063646B" w:rsidRPr="00F511A5" w:rsidRDefault="0063646B" w:rsidP="0063646B">
      <w:pPr>
        <w:pStyle w:val="B10"/>
      </w:pPr>
      <w:r w:rsidRPr="00F511A5">
        <w:t>1&gt;</w:t>
      </w:r>
      <w:r w:rsidRPr="00F511A5">
        <w:tab/>
        <w:t xml:space="preserve">start timer T400 for the destination associated with the </w:t>
      </w:r>
      <w:proofErr w:type="spellStart"/>
      <w:r w:rsidRPr="00F511A5">
        <w:t>sidelink</w:t>
      </w:r>
      <w:proofErr w:type="spellEnd"/>
      <w:r w:rsidRPr="00F511A5">
        <w:t xml:space="preserve"> </w:t>
      </w:r>
      <w:proofErr w:type="spellStart"/>
      <w:r w:rsidRPr="00F511A5">
        <w:t>DRB</w:t>
      </w:r>
      <w:proofErr w:type="spellEnd"/>
      <w:r w:rsidRPr="00F511A5">
        <w:t>;</w:t>
      </w:r>
    </w:p>
    <w:p w14:paraId="448535FE" w14:textId="77777777" w:rsidR="0063646B" w:rsidRPr="00F511A5" w:rsidRDefault="0063646B" w:rsidP="0063646B">
      <w:pPr>
        <w:pStyle w:val="B10"/>
      </w:pPr>
      <w:r w:rsidRPr="00F511A5">
        <w:t>1&gt;</w:t>
      </w:r>
      <w:r w:rsidRPr="00F511A5">
        <w:tab/>
        <w:t xml:space="preserve">set the </w:t>
      </w:r>
      <w:proofErr w:type="spellStart"/>
      <w:r w:rsidRPr="00F511A5">
        <w:t>sl</w:t>
      </w:r>
      <w:proofErr w:type="spellEnd"/>
      <w:r w:rsidRPr="00F511A5">
        <w:t>-CSI-RS-Config;</w:t>
      </w:r>
    </w:p>
    <w:p w14:paraId="45753DB2" w14:textId="77777777" w:rsidR="0063646B" w:rsidRPr="00F511A5" w:rsidRDefault="0063646B" w:rsidP="0063646B">
      <w:pPr>
        <w:pStyle w:val="B10"/>
      </w:pPr>
      <w:r w:rsidRPr="00F511A5">
        <w:t>1&gt;</w:t>
      </w:r>
      <w:r w:rsidRPr="00F511A5">
        <w:tab/>
        <w:t xml:space="preserve">set the </w:t>
      </w:r>
      <w:proofErr w:type="spellStart"/>
      <w:r w:rsidRPr="00F511A5">
        <w:t>sl</w:t>
      </w:r>
      <w:proofErr w:type="spellEnd"/>
      <w:r w:rsidRPr="00F511A5">
        <w:t>-</w:t>
      </w:r>
      <w:proofErr w:type="spellStart"/>
      <w:r w:rsidRPr="00F511A5">
        <w:t>LatencyBoundCSI</w:t>
      </w:r>
      <w:proofErr w:type="spellEnd"/>
      <w:r w:rsidRPr="00F511A5">
        <w:t>-Report,</w:t>
      </w:r>
    </w:p>
    <w:p w14:paraId="3DCCA922" w14:textId="77777777" w:rsidR="0063646B" w:rsidRPr="00F511A5" w:rsidRDefault="0063646B" w:rsidP="0063646B">
      <w:pPr>
        <w:pStyle w:val="NO"/>
      </w:pPr>
      <w:r w:rsidRPr="00F511A5">
        <w:t>NOTE 1:</w:t>
      </w:r>
      <w:r w:rsidRPr="00F511A5">
        <w:tab/>
        <w:t xml:space="preserve">How to set the parameters included in </w:t>
      </w:r>
      <w:proofErr w:type="spellStart"/>
      <w:r w:rsidRPr="00F511A5">
        <w:rPr>
          <w:i/>
          <w:iCs/>
        </w:rPr>
        <w:t>sl</w:t>
      </w:r>
      <w:proofErr w:type="spellEnd"/>
      <w:r w:rsidRPr="00F511A5">
        <w:rPr>
          <w:i/>
          <w:iCs/>
        </w:rPr>
        <w:t>-CSI-RS-Config</w:t>
      </w:r>
      <w:r w:rsidRPr="00F511A5">
        <w:t xml:space="preserve"> and </w:t>
      </w:r>
      <w:proofErr w:type="spellStart"/>
      <w:r w:rsidRPr="00F511A5">
        <w:rPr>
          <w:i/>
          <w:iCs/>
        </w:rPr>
        <w:t>sl</w:t>
      </w:r>
      <w:proofErr w:type="spellEnd"/>
      <w:r w:rsidRPr="00F511A5">
        <w:rPr>
          <w:i/>
          <w:iCs/>
        </w:rPr>
        <w:t>-</w:t>
      </w:r>
      <w:proofErr w:type="spellStart"/>
      <w:r w:rsidRPr="00F511A5">
        <w:rPr>
          <w:i/>
          <w:iCs/>
        </w:rPr>
        <w:t>LatencyBoundCSI</w:t>
      </w:r>
      <w:proofErr w:type="spellEnd"/>
      <w:r w:rsidRPr="00F511A5">
        <w:rPr>
          <w:i/>
          <w:iCs/>
        </w:rPr>
        <w:t>-Report</w:t>
      </w:r>
      <w:r w:rsidRPr="00F511A5">
        <w:t xml:space="preserve"> is up to UE implementation.</w:t>
      </w:r>
    </w:p>
    <w:p w14:paraId="6F816486" w14:textId="77777777" w:rsidR="0063646B" w:rsidRPr="00F511A5" w:rsidRDefault="0063646B" w:rsidP="0063646B">
      <w:pPr>
        <w:rPr>
          <w:lang w:eastAsia="zh-CN"/>
        </w:rPr>
      </w:pPr>
      <w:r w:rsidRPr="00F511A5">
        <w:t xml:space="preserve">The UE shall submit the </w:t>
      </w:r>
      <w:proofErr w:type="spellStart"/>
      <w:r w:rsidRPr="00F511A5">
        <w:rPr>
          <w:rFonts w:eastAsia="MS Mincho"/>
          <w:i/>
        </w:rPr>
        <w:t>RRCReconfigurationSidelink</w:t>
      </w:r>
      <w:proofErr w:type="spellEnd"/>
      <w:r w:rsidRPr="00F511A5">
        <w:t xml:space="preserve"> message to lower layers for transmission.</w:t>
      </w:r>
    </w:p>
    <w:p w14:paraId="51FA6D74" w14:textId="77777777" w:rsidR="0063646B" w:rsidRPr="00F511A5" w:rsidRDefault="0063646B" w:rsidP="0063646B">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lang w:eastAsia="zh-CN"/>
        </w:rPr>
        <w:t>5.8.9.1.3</w:t>
      </w:r>
      <w:r w:rsidRPr="00F511A5">
        <w:t>]</w:t>
      </w:r>
    </w:p>
    <w:p w14:paraId="0F45CFE3" w14:textId="77777777" w:rsidR="0063646B" w:rsidRPr="00F511A5" w:rsidRDefault="0063646B" w:rsidP="0063646B">
      <w:r w:rsidRPr="00F511A5">
        <w:t xml:space="preserve">The UE shall perform the following actions upon reception of the </w:t>
      </w:r>
      <w:proofErr w:type="spellStart"/>
      <w:r w:rsidRPr="00F511A5">
        <w:rPr>
          <w:i/>
        </w:rPr>
        <w:t>RRCReconfigurationSidelink</w:t>
      </w:r>
      <w:proofErr w:type="spellEnd"/>
      <w:r w:rsidRPr="00F511A5">
        <w:t>:</w:t>
      </w:r>
    </w:p>
    <w:p w14:paraId="0444FBA7" w14:textId="77777777" w:rsidR="0063646B" w:rsidRPr="00F511A5" w:rsidRDefault="0063646B" w:rsidP="0063646B">
      <w:r w:rsidRPr="00F511A5">
        <w:lastRenderedPageBreak/>
        <w:t>1&gt;</w:t>
      </w:r>
      <w:r w:rsidRPr="00F511A5">
        <w:tab/>
        <w:t xml:space="preserve">if the </w:t>
      </w:r>
      <w:proofErr w:type="spellStart"/>
      <w:r w:rsidRPr="00F511A5">
        <w:rPr>
          <w:iCs/>
          <w:lang w:eastAsia="zh-CN"/>
        </w:rPr>
        <w:t>RRCReconfiguration</w:t>
      </w:r>
      <w:r w:rsidRPr="00F511A5">
        <w:rPr>
          <w:rFonts w:eastAsia="MS Mincho"/>
          <w:iCs/>
        </w:rPr>
        <w:t>Sidelink</w:t>
      </w:r>
      <w:proofErr w:type="spellEnd"/>
      <w:r w:rsidRPr="00F511A5">
        <w:rPr>
          <w:lang w:eastAsia="zh-CN"/>
        </w:rPr>
        <w:t xml:space="preserve"> </w:t>
      </w:r>
      <w:r w:rsidRPr="00F511A5">
        <w:t xml:space="preserve">includes the </w:t>
      </w:r>
      <w:proofErr w:type="spellStart"/>
      <w:r w:rsidRPr="00F511A5">
        <w:t>sl-ResetConfig</w:t>
      </w:r>
      <w:proofErr w:type="spellEnd"/>
      <w:r w:rsidRPr="00F511A5">
        <w:t>:</w:t>
      </w:r>
    </w:p>
    <w:p w14:paraId="6576F462" w14:textId="77777777" w:rsidR="0063646B" w:rsidRPr="00F511A5" w:rsidRDefault="0063646B" w:rsidP="0063646B">
      <w:r w:rsidRPr="00F511A5">
        <w:t>2&gt;</w:t>
      </w:r>
      <w:r w:rsidRPr="00F511A5">
        <w:tab/>
        <w:t xml:space="preserve">perform the </w:t>
      </w:r>
      <w:proofErr w:type="spellStart"/>
      <w:r w:rsidRPr="00F511A5">
        <w:t>sidelink</w:t>
      </w:r>
      <w:proofErr w:type="spellEnd"/>
      <w:r w:rsidRPr="00F511A5">
        <w:t xml:space="preserve"> reset configuration procedure as specified in 5.8.9.1.10;</w:t>
      </w:r>
    </w:p>
    <w:p w14:paraId="1F8A2EB7" w14:textId="77777777" w:rsidR="0063646B" w:rsidRPr="00F511A5" w:rsidRDefault="0063646B" w:rsidP="0063646B">
      <w:pPr>
        <w:rPr>
          <w:rFonts w:eastAsia="Batang"/>
        </w:rPr>
      </w:pPr>
      <w:r w:rsidRPr="00F511A5">
        <w:rPr>
          <w:rFonts w:eastAsia="Batang"/>
        </w:rPr>
        <w:t>1&gt;</w:t>
      </w:r>
      <w:r w:rsidRPr="00F511A5">
        <w:rPr>
          <w:rFonts w:eastAsia="Batang"/>
        </w:rPr>
        <w:tab/>
        <w:t xml:space="preserve">if the </w:t>
      </w:r>
      <w:proofErr w:type="spellStart"/>
      <w:r w:rsidRPr="00F511A5">
        <w:rPr>
          <w:lang w:eastAsia="zh-CN"/>
        </w:rPr>
        <w:t>RRCReconfiguration</w:t>
      </w:r>
      <w:r w:rsidRPr="00F511A5">
        <w:rPr>
          <w:rFonts w:eastAsia="MS Mincho"/>
        </w:rPr>
        <w:t>Sidelink</w:t>
      </w:r>
      <w:proofErr w:type="spellEnd"/>
      <w:r w:rsidRPr="00F511A5">
        <w:rPr>
          <w:lang w:eastAsia="zh-CN"/>
        </w:rPr>
        <w:t xml:space="preserve"> </w:t>
      </w:r>
      <w:r w:rsidRPr="00F511A5">
        <w:rPr>
          <w:rFonts w:eastAsia="Batang"/>
        </w:rPr>
        <w:t xml:space="preserve">includes the </w:t>
      </w:r>
      <w:proofErr w:type="spellStart"/>
      <w:r w:rsidRPr="00F511A5">
        <w:rPr>
          <w:rFonts w:eastAsia="Batang"/>
        </w:rPr>
        <w:t>slrb-ConfigToReleaseList</w:t>
      </w:r>
      <w:proofErr w:type="spellEnd"/>
      <w:r w:rsidRPr="00F511A5">
        <w:rPr>
          <w:rFonts w:eastAsia="Batang"/>
        </w:rPr>
        <w:t>:</w:t>
      </w:r>
    </w:p>
    <w:p w14:paraId="132EF787" w14:textId="77777777" w:rsidR="0063646B" w:rsidRPr="00F511A5" w:rsidRDefault="0063646B" w:rsidP="0063646B">
      <w:pPr>
        <w:rPr>
          <w:rFonts w:eastAsia="Batang"/>
        </w:rPr>
      </w:pPr>
      <w:r w:rsidRPr="00F511A5">
        <w:rPr>
          <w:rFonts w:eastAsia="Batang"/>
        </w:rPr>
        <w:t>2&gt;</w:t>
      </w:r>
      <w:r w:rsidRPr="00F511A5">
        <w:rPr>
          <w:rFonts w:eastAsia="Batang"/>
        </w:rPr>
        <w:tab/>
        <w:t xml:space="preserve">for each </w:t>
      </w:r>
      <w:r w:rsidRPr="00F511A5">
        <w:rPr>
          <w:i/>
        </w:rPr>
        <w:t xml:space="preserve">SLRB-PC5-ConfigIndex </w:t>
      </w:r>
      <w:r w:rsidRPr="00F511A5">
        <w:rPr>
          <w:rFonts w:eastAsia="Batang"/>
        </w:rPr>
        <w:t xml:space="preserve">value included in the </w:t>
      </w:r>
      <w:proofErr w:type="spellStart"/>
      <w:r w:rsidRPr="00F511A5">
        <w:rPr>
          <w:rFonts w:eastAsia="Batang"/>
          <w:i/>
        </w:rPr>
        <w:t>slrb-ConfigToReleaseList</w:t>
      </w:r>
      <w:proofErr w:type="spellEnd"/>
      <w:r w:rsidRPr="00F511A5">
        <w:rPr>
          <w:rFonts w:eastAsia="Batang"/>
        </w:rPr>
        <w:t xml:space="preserve"> that is part of the current UE </w:t>
      </w:r>
      <w:proofErr w:type="spellStart"/>
      <w:r w:rsidRPr="00F511A5">
        <w:rPr>
          <w:rFonts w:eastAsia="Batang"/>
        </w:rPr>
        <w:t>sidelink</w:t>
      </w:r>
      <w:proofErr w:type="spellEnd"/>
      <w:r w:rsidRPr="00F511A5">
        <w:rPr>
          <w:rFonts w:eastAsia="Batang"/>
        </w:rPr>
        <w:t xml:space="preserve"> configuration;</w:t>
      </w:r>
    </w:p>
    <w:p w14:paraId="0BDAAFBE" w14:textId="77777777" w:rsidR="0063646B" w:rsidRPr="00F511A5" w:rsidRDefault="0063646B" w:rsidP="0063646B">
      <w:pPr>
        <w:rPr>
          <w:lang w:eastAsia="zh-CN"/>
        </w:rPr>
      </w:pPr>
      <w:r w:rsidRPr="00F511A5">
        <w:t>3&gt;</w:t>
      </w:r>
      <w:r w:rsidRPr="00F511A5">
        <w:tab/>
        <w:t xml:space="preserve">perform the </w:t>
      </w:r>
      <w:proofErr w:type="spellStart"/>
      <w:r w:rsidRPr="00F511A5">
        <w:rPr>
          <w:rFonts w:eastAsia="MS Mincho"/>
        </w:rPr>
        <w:t>sidelink</w:t>
      </w:r>
      <w:proofErr w:type="spellEnd"/>
      <w:r w:rsidRPr="00F511A5">
        <w:rPr>
          <w:rFonts w:eastAsia="MS Mincho"/>
        </w:rPr>
        <w:t xml:space="preserve"> </w:t>
      </w:r>
      <w:proofErr w:type="spellStart"/>
      <w:r w:rsidRPr="00F511A5">
        <w:t>DRB</w:t>
      </w:r>
      <w:proofErr w:type="spellEnd"/>
      <w:r w:rsidRPr="00F511A5">
        <w:t xml:space="preserve"> release procedure, according to sub-clause 5.8.9.1a.1;</w:t>
      </w:r>
    </w:p>
    <w:p w14:paraId="5F94BA41" w14:textId="77777777" w:rsidR="0063646B" w:rsidRPr="00F511A5" w:rsidRDefault="0063646B" w:rsidP="0063646B">
      <w:pPr>
        <w:rPr>
          <w:rFonts w:eastAsia="Batang"/>
        </w:rPr>
      </w:pPr>
      <w:r w:rsidRPr="00F511A5">
        <w:rPr>
          <w:rFonts w:eastAsia="Batang"/>
        </w:rPr>
        <w:t>1&gt;</w:t>
      </w:r>
      <w:r w:rsidRPr="00F511A5">
        <w:rPr>
          <w:rFonts w:eastAsia="Batang"/>
        </w:rPr>
        <w:tab/>
        <w:t xml:space="preserve">if the </w:t>
      </w:r>
      <w:proofErr w:type="spellStart"/>
      <w:r w:rsidRPr="00F511A5">
        <w:rPr>
          <w:lang w:eastAsia="zh-CN"/>
        </w:rPr>
        <w:t>RRCReconfiguration</w:t>
      </w:r>
      <w:r w:rsidRPr="00F511A5">
        <w:rPr>
          <w:rFonts w:eastAsia="MS Mincho"/>
        </w:rPr>
        <w:t>Sidelink</w:t>
      </w:r>
      <w:proofErr w:type="spellEnd"/>
      <w:r w:rsidRPr="00F511A5">
        <w:rPr>
          <w:lang w:eastAsia="zh-CN"/>
        </w:rPr>
        <w:t xml:space="preserve"> </w:t>
      </w:r>
      <w:r w:rsidRPr="00F511A5">
        <w:rPr>
          <w:rFonts w:eastAsia="Batang"/>
        </w:rPr>
        <w:t xml:space="preserve">includes the </w:t>
      </w:r>
      <w:proofErr w:type="spellStart"/>
      <w:r w:rsidRPr="00F511A5">
        <w:rPr>
          <w:rFonts w:eastAsia="Batang"/>
        </w:rPr>
        <w:t>slrb-ConfigToAddModList</w:t>
      </w:r>
      <w:proofErr w:type="spellEnd"/>
      <w:r w:rsidRPr="00F511A5">
        <w:rPr>
          <w:rFonts w:eastAsia="Batang"/>
        </w:rPr>
        <w:t>:</w:t>
      </w:r>
    </w:p>
    <w:p w14:paraId="67BA2C39" w14:textId="77777777" w:rsidR="0063646B" w:rsidRPr="00F511A5" w:rsidRDefault="0063646B" w:rsidP="0063646B">
      <w:pPr>
        <w:rPr>
          <w:rFonts w:eastAsia="Batang"/>
        </w:rPr>
      </w:pPr>
      <w:r w:rsidRPr="00F511A5">
        <w:rPr>
          <w:rFonts w:eastAsia="Batang"/>
        </w:rPr>
        <w:t>2&gt;</w:t>
      </w:r>
      <w:r w:rsidRPr="00F511A5">
        <w:rPr>
          <w:rFonts w:eastAsia="Batang"/>
        </w:rPr>
        <w:tab/>
        <w:t xml:space="preserve">for each </w:t>
      </w:r>
      <w:r w:rsidRPr="00F511A5">
        <w:rPr>
          <w:i/>
        </w:rPr>
        <w:t xml:space="preserve">slrb-PC5-ConfigIndex </w:t>
      </w:r>
      <w:r w:rsidRPr="00F511A5">
        <w:rPr>
          <w:rFonts w:eastAsia="Batang"/>
        </w:rPr>
        <w:t xml:space="preserve">value included in the </w:t>
      </w:r>
      <w:proofErr w:type="spellStart"/>
      <w:r w:rsidRPr="00F511A5">
        <w:rPr>
          <w:rFonts w:eastAsia="Batang"/>
          <w:i/>
        </w:rPr>
        <w:t>slrb-ConfigToAddModList</w:t>
      </w:r>
      <w:proofErr w:type="spellEnd"/>
      <w:r w:rsidRPr="00F511A5">
        <w:rPr>
          <w:rFonts w:eastAsia="Batang"/>
        </w:rPr>
        <w:t xml:space="preserve"> that is not part of the current UE </w:t>
      </w:r>
      <w:proofErr w:type="spellStart"/>
      <w:r w:rsidRPr="00F511A5">
        <w:rPr>
          <w:rFonts w:eastAsia="Batang"/>
        </w:rPr>
        <w:t>sidelink</w:t>
      </w:r>
      <w:proofErr w:type="spellEnd"/>
      <w:r w:rsidRPr="00F511A5">
        <w:rPr>
          <w:rFonts w:eastAsia="Batang"/>
        </w:rPr>
        <w:t xml:space="preserve"> configuration:</w:t>
      </w:r>
    </w:p>
    <w:p w14:paraId="6C3F7406" w14:textId="77777777" w:rsidR="0063646B" w:rsidRPr="00F511A5" w:rsidRDefault="0063646B" w:rsidP="0063646B">
      <w:r w:rsidRPr="00F511A5">
        <w:t>3&gt;</w:t>
      </w:r>
      <w:r w:rsidRPr="00F511A5">
        <w:tab/>
        <w:t xml:space="preserve">if </w:t>
      </w:r>
      <w:proofErr w:type="spellStart"/>
      <w:r w:rsidRPr="00F511A5">
        <w:t>sl-MappedQoS-FlowsToAddList</w:t>
      </w:r>
      <w:proofErr w:type="spellEnd"/>
      <w:r w:rsidRPr="00F511A5">
        <w:t xml:space="preserve"> is included:</w:t>
      </w:r>
    </w:p>
    <w:p w14:paraId="59530AE8" w14:textId="77777777" w:rsidR="0063646B" w:rsidRPr="00F511A5" w:rsidRDefault="0063646B" w:rsidP="0063646B">
      <w:r w:rsidRPr="00F511A5">
        <w:t>4&gt;</w:t>
      </w:r>
      <w:r w:rsidRPr="00F511A5">
        <w:tab/>
        <w:t>apply the SL-</w:t>
      </w:r>
      <w:proofErr w:type="spellStart"/>
      <w:r w:rsidRPr="00F511A5">
        <w:t>PQFI</w:t>
      </w:r>
      <w:proofErr w:type="spellEnd"/>
      <w:r w:rsidRPr="00F511A5">
        <w:t xml:space="preserve"> included in </w:t>
      </w:r>
      <w:proofErr w:type="spellStart"/>
      <w:r w:rsidRPr="00F511A5">
        <w:t>sl-MappedQoS-FlowsToAddList</w:t>
      </w:r>
      <w:proofErr w:type="spellEnd"/>
      <w:r w:rsidRPr="00F511A5">
        <w:t>;</w:t>
      </w:r>
    </w:p>
    <w:p w14:paraId="61D64284" w14:textId="77777777" w:rsidR="0063646B" w:rsidRPr="00F511A5" w:rsidRDefault="0063646B" w:rsidP="0063646B">
      <w:pPr>
        <w:rPr>
          <w:lang w:eastAsia="zh-CN"/>
        </w:rPr>
      </w:pPr>
      <w:r w:rsidRPr="00F511A5">
        <w:t>3&gt;</w:t>
      </w:r>
      <w:r w:rsidRPr="00F511A5">
        <w:tab/>
        <w:t xml:space="preserve">perform the </w:t>
      </w:r>
      <w:proofErr w:type="spellStart"/>
      <w:r w:rsidRPr="00F511A5">
        <w:rPr>
          <w:rFonts w:eastAsia="MS Mincho"/>
        </w:rPr>
        <w:t>sidelink</w:t>
      </w:r>
      <w:proofErr w:type="spellEnd"/>
      <w:r w:rsidRPr="00F511A5">
        <w:rPr>
          <w:rFonts w:eastAsia="MS Mincho"/>
        </w:rPr>
        <w:t xml:space="preserve"> </w:t>
      </w:r>
      <w:proofErr w:type="spellStart"/>
      <w:r w:rsidRPr="00F511A5">
        <w:t>DRB</w:t>
      </w:r>
      <w:proofErr w:type="spellEnd"/>
      <w:r w:rsidRPr="00F511A5">
        <w:t xml:space="preserve"> addition procedure, according to sub-clause 5.8.9.1a.2;</w:t>
      </w:r>
    </w:p>
    <w:p w14:paraId="73C2B2CB" w14:textId="77777777" w:rsidR="0063646B" w:rsidRPr="00F511A5" w:rsidRDefault="0063646B" w:rsidP="0063646B">
      <w:pPr>
        <w:rPr>
          <w:rFonts w:eastAsia="Batang"/>
        </w:rPr>
      </w:pPr>
      <w:r w:rsidRPr="00F511A5">
        <w:rPr>
          <w:rFonts w:eastAsia="Batang"/>
        </w:rPr>
        <w:t>2&gt;</w:t>
      </w:r>
      <w:r w:rsidRPr="00F511A5">
        <w:rPr>
          <w:rFonts w:eastAsia="Batang"/>
        </w:rPr>
        <w:tab/>
        <w:t xml:space="preserve">for each </w:t>
      </w:r>
      <w:r w:rsidRPr="00F511A5">
        <w:rPr>
          <w:i/>
        </w:rPr>
        <w:t xml:space="preserve">slrb-PC5-ConfigIndex </w:t>
      </w:r>
      <w:r w:rsidRPr="00F511A5">
        <w:rPr>
          <w:rFonts w:eastAsia="Batang"/>
        </w:rPr>
        <w:t xml:space="preserve">value included in the </w:t>
      </w:r>
      <w:proofErr w:type="spellStart"/>
      <w:r w:rsidRPr="00F511A5">
        <w:rPr>
          <w:rFonts w:eastAsia="Batang"/>
          <w:i/>
        </w:rPr>
        <w:t>slrb-ConfigToAddModList</w:t>
      </w:r>
      <w:proofErr w:type="spellEnd"/>
      <w:r w:rsidRPr="00F511A5">
        <w:rPr>
          <w:rFonts w:eastAsia="Batang"/>
        </w:rPr>
        <w:t xml:space="preserve"> that is part of the current UE </w:t>
      </w:r>
      <w:proofErr w:type="spellStart"/>
      <w:r w:rsidRPr="00F511A5">
        <w:rPr>
          <w:rFonts w:eastAsia="Batang"/>
        </w:rPr>
        <w:t>sidelink</w:t>
      </w:r>
      <w:proofErr w:type="spellEnd"/>
      <w:r w:rsidRPr="00F511A5">
        <w:rPr>
          <w:rFonts w:eastAsia="Batang"/>
        </w:rPr>
        <w:t xml:space="preserve"> configuration:</w:t>
      </w:r>
    </w:p>
    <w:p w14:paraId="0F5204B8" w14:textId="77777777" w:rsidR="0063646B" w:rsidRPr="00F511A5" w:rsidRDefault="0063646B" w:rsidP="0063646B">
      <w:r w:rsidRPr="00F511A5">
        <w:t>3&gt;</w:t>
      </w:r>
      <w:r w:rsidRPr="00F511A5">
        <w:tab/>
        <w:t xml:space="preserve">if </w:t>
      </w:r>
      <w:proofErr w:type="spellStart"/>
      <w:r w:rsidRPr="00F511A5">
        <w:t>sl-MappedQoS-FlowsToAddList</w:t>
      </w:r>
      <w:proofErr w:type="spellEnd"/>
      <w:r w:rsidRPr="00F511A5">
        <w:t xml:space="preserve"> is included:</w:t>
      </w:r>
    </w:p>
    <w:p w14:paraId="588BBAC5" w14:textId="77777777" w:rsidR="0063646B" w:rsidRPr="00F511A5" w:rsidRDefault="0063646B" w:rsidP="0063646B">
      <w:pPr>
        <w:rPr>
          <w:rFonts w:eastAsia="Batang"/>
        </w:rPr>
      </w:pPr>
      <w:r w:rsidRPr="00F511A5">
        <w:rPr>
          <w:rFonts w:eastAsia="Batang"/>
        </w:rPr>
        <w:t>4&gt;</w:t>
      </w:r>
      <w:r w:rsidRPr="00F511A5">
        <w:rPr>
          <w:rFonts w:eastAsia="Batang"/>
        </w:rPr>
        <w:tab/>
        <w:t>add the</w:t>
      </w:r>
      <w:r w:rsidRPr="00F511A5">
        <w:rPr>
          <w:rFonts w:eastAsia="Batang"/>
          <w:i/>
        </w:rPr>
        <w:t xml:space="preserve"> SL-</w:t>
      </w:r>
      <w:proofErr w:type="spellStart"/>
      <w:r w:rsidRPr="00F511A5">
        <w:rPr>
          <w:rFonts w:eastAsia="Batang"/>
          <w:i/>
        </w:rPr>
        <w:t>P</w:t>
      </w:r>
      <w:r w:rsidRPr="00F511A5">
        <w:rPr>
          <w:i/>
        </w:rPr>
        <w:t>Q</w:t>
      </w:r>
      <w:r w:rsidRPr="00F511A5">
        <w:rPr>
          <w:rFonts w:eastAsia="Batang"/>
          <w:i/>
        </w:rPr>
        <w:t>FI</w:t>
      </w:r>
      <w:proofErr w:type="spellEnd"/>
      <w:r w:rsidRPr="00F511A5">
        <w:rPr>
          <w:rFonts w:eastAsia="Batang"/>
        </w:rPr>
        <w:t xml:space="preserve"> included in </w:t>
      </w:r>
      <w:proofErr w:type="spellStart"/>
      <w:r w:rsidRPr="00F511A5">
        <w:rPr>
          <w:rFonts w:eastAsia="Batang"/>
          <w:i/>
        </w:rPr>
        <w:t>sl-MappedQoS-FlowsToAddList</w:t>
      </w:r>
      <w:proofErr w:type="spellEnd"/>
      <w:r w:rsidRPr="00F511A5">
        <w:rPr>
          <w:rFonts w:eastAsia="Batang"/>
        </w:rPr>
        <w:t xml:space="preserve"> to the corresponding </w:t>
      </w:r>
      <w:proofErr w:type="spellStart"/>
      <w:r w:rsidRPr="00F511A5">
        <w:rPr>
          <w:rFonts w:eastAsia="Batang"/>
        </w:rPr>
        <w:t>sidelink</w:t>
      </w:r>
      <w:proofErr w:type="spellEnd"/>
      <w:r w:rsidRPr="00F511A5">
        <w:rPr>
          <w:rFonts w:eastAsia="Batang"/>
        </w:rPr>
        <w:t xml:space="preserve"> </w:t>
      </w:r>
      <w:proofErr w:type="spellStart"/>
      <w:r w:rsidRPr="00F511A5">
        <w:rPr>
          <w:rFonts w:eastAsia="Batang"/>
        </w:rPr>
        <w:t>DRB</w:t>
      </w:r>
      <w:proofErr w:type="spellEnd"/>
      <w:r w:rsidRPr="00F511A5">
        <w:rPr>
          <w:rFonts w:eastAsia="Batang"/>
        </w:rPr>
        <w:t>;</w:t>
      </w:r>
    </w:p>
    <w:p w14:paraId="0388ECB0" w14:textId="77777777" w:rsidR="0063646B" w:rsidRPr="00F511A5" w:rsidRDefault="0063646B" w:rsidP="0063646B">
      <w:r w:rsidRPr="00F511A5">
        <w:t>3&gt;</w:t>
      </w:r>
      <w:r w:rsidRPr="00F511A5">
        <w:tab/>
        <w:t xml:space="preserve">if </w:t>
      </w:r>
      <w:proofErr w:type="spellStart"/>
      <w:r w:rsidRPr="00F511A5">
        <w:t>sl-MappedQoS-FlowsToReleaseList</w:t>
      </w:r>
      <w:proofErr w:type="spellEnd"/>
      <w:r w:rsidRPr="00F511A5">
        <w:t xml:space="preserve"> is included:</w:t>
      </w:r>
    </w:p>
    <w:p w14:paraId="36ECDC9A" w14:textId="77777777" w:rsidR="0063646B" w:rsidRPr="00F511A5" w:rsidRDefault="0063646B" w:rsidP="0063646B">
      <w:pPr>
        <w:rPr>
          <w:rFonts w:eastAsia="Batang"/>
        </w:rPr>
      </w:pPr>
      <w:r w:rsidRPr="00F511A5">
        <w:rPr>
          <w:rFonts w:eastAsia="Batang"/>
        </w:rPr>
        <w:t>4&gt;</w:t>
      </w:r>
      <w:r w:rsidRPr="00F511A5">
        <w:rPr>
          <w:rFonts w:eastAsia="Batang"/>
        </w:rPr>
        <w:tab/>
        <w:t xml:space="preserve">remove the </w:t>
      </w:r>
      <w:r w:rsidRPr="00F511A5">
        <w:rPr>
          <w:rFonts w:eastAsia="Batang"/>
          <w:i/>
          <w:iCs/>
        </w:rPr>
        <w:t>SL-</w:t>
      </w:r>
      <w:proofErr w:type="spellStart"/>
      <w:r w:rsidRPr="00F511A5">
        <w:rPr>
          <w:rFonts w:eastAsia="Batang"/>
          <w:i/>
          <w:iCs/>
        </w:rPr>
        <w:t>P</w:t>
      </w:r>
      <w:r w:rsidRPr="00F511A5">
        <w:rPr>
          <w:i/>
        </w:rPr>
        <w:t>Q</w:t>
      </w:r>
      <w:r w:rsidRPr="00F511A5">
        <w:rPr>
          <w:rFonts w:eastAsia="Batang"/>
          <w:i/>
          <w:iCs/>
        </w:rPr>
        <w:t>FI</w:t>
      </w:r>
      <w:proofErr w:type="spellEnd"/>
      <w:r w:rsidRPr="00F511A5">
        <w:rPr>
          <w:rFonts w:eastAsia="Batang"/>
        </w:rPr>
        <w:t xml:space="preserve"> included in </w:t>
      </w:r>
      <w:proofErr w:type="spellStart"/>
      <w:r w:rsidRPr="00F511A5">
        <w:rPr>
          <w:rFonts w:eastAsia="Batang"/>
          <w:i/>
          <w:iCs/>
        </w:rPr>
        <w:t>sl-MappedQoS-FlowsToReleaseList</w:t>
      </w:r>
      <w:proofErr w:type="spellEnd"/>
      <w:r w:rsidRPr="00F511A5">
        <w:rPr>
          <w:rFonts w:eastAsia="Batang"/>
        </w:rPr>
        <w:t xml:space="preserve"> from the corresponding </w:t>
      </w:r>
      <w:proofErr w:type="spellStart"/>
      <w:r w:rsidRPr="00F511A5">
        <w:rPr>
          <w:rFonts w:eastAsia="Batang"/>
        </w:rPr>
        <w:t>sidelink</w:t>
      </w:r>
      <w:proofErr w:type="spellEnd"/>
      <w:r w:rsidRPr="00F511A5">
        <w:rPr>
          <w:rFonts w:eastAsia="Batang"/>
        </w:rPr>
        <w:t xml:space="preserve"> </w:t>
      </w:r>
      <w:proofErr w:type="spellStart"/>
      <w:r w:rsidRPr="00F511A5">
        <w:rPr>
          <w:rFonts w:eastAsia="Batang"/>
        </w:rPr>
        <w:t>DRB</w:t>
      </w:r>
      <w:proofErr w:type="spellEnd"/>
      <w:r w:rsidRPr="00F511A5">
        <w:rPr>
          <w:rFonts w:eastAsia="Batang"/>
        </w:rPr>
        <w:t>;</w:t>
      </w:r>
    </w:p>
    <w:p w14:paraId="37D7D06B" w14:textId="77777777" w:rsidR="0063646B" w:rsidRPr="00F511A5" w:rsidRDefault="0063646B" w:rsidP="0063646B">
      <w:r w:rsidRPr="00F511A5">
        <w:t>3&gt;</w:t>
      </w:r>
      <w:r w:rsidRPr="00F511A5">
        <w:tab/>
        <w:t xml:space="preserve">if the </w:t>
      </w:r>
      <w:proofErr w:type="spellStart"/>
      <w:r w:rsidRPr="00F511A5">
        <w:t>sidelink</w:t>
      </w:r>
      <w:proofErr w:type="spellEnd"/>
      <w:r w:rsidRPr="00F511A5">
        <w:t xml:space="preserve"> </w:t>
      </w:r>
      <w:proofErr w:type="spellStart"/>
      <w:r w:rsidRPr="00F511A5">
        <w:t>DRB</w:t>
      </w:r>
      <w:proofErr w:type="spellEnd"/>
      <w:r w:rsidRPr="00F511A5">
        <w:t xml:space="preserve"> release conditions as described in sub-clause 5.8.9.1a.1.1 are met:</w:t>
      </w:r>
    </w:p>
    <w:p w14:paraId="6D6375DB" w14:textId="77777777" w:rsidR="0063646B" w:rsidRPr="00F511A5" w:rsidRDefault="0063646B" w:rsidP="0063646B">
      <w:pPr>
        <w:rPr>
          <w:rFonts w:eastAsia="Batang"/>
        </w:rPr>
      </w:pPr>
      <w:r w:rsidRPr="00F511A5">
        <w:rPr>
          <w:rFonts w:eastAsia="Batang"/>
        </w:rPr>
        <w:t>4&gt;</w:t>
      </w:r>
      <w:r w:rsidRPr="00F511A5">
        <w:rPr>
          <w:rFonts w:eastAsia="Batang"/>
        </w:rPr>
        <w:tab/>
        <w:t xml:space="preserve">perform the </w:t>
      </w:r>
      <w:proofErr w:type="spellStart"/>
      <w:r w:rsidRPr="00F511A5">
        <w:rPr>
          <w:rFonts w:eastAsia="Batang"/>
        </w:rPr>
        <w:t>sidelink</w:t>
      </w:r>
      <w:proofErr w:type="spellEnd"/>
      <w:r w:rsidRPr="00F511A5">
        <w:rPr>
          <w:rFonts w:eastAsia="Batang"/>
        </w:rPr>
        <w:t xml:space="preserve"> </w:t>
      </w:r>
      <w:proofErr w:type="spellStart"/>
      <w:r w:rsidRPr="00F511A5">
        <w:rPr>
          <w:rFonts w:eastAsia="Batang"/>
        </w:rPr>
        <w:t>DRB</w:t>
      </w:r>
      <w:proofErr w:type="spellEnd"/>
      <w:r w:rsidRPr="00F511A5">
        <w:rPr>
          <w:rFonts w:eastAsia="Batang"/>
        </w:rPr>
        <w:t xml:space="preserve"> release procedure according to sub-clause 5.8.9.1a.1.2;</w:t>
      </w:r>
    </w:p>
    <w:p w14:paraId="1BAD3C5C" w14:textId="77777777" w:rsidR="0063646B" w:rsidRPr="00F511A5" w:rsidRDefault="0063646B" w:rsidP="0063646B">
      <w:r w:rsidRPr="00F511A5">
        <w:t>3&gt;</w:t>
      </w:r>
      <w:r w:rsidRPr="00F511A5">
        <w:tab/>
        <w:t xml:space="preserve">else if the </w:t>
      </w:r>
      <w:proofErr w:type="spellStart"/>
      <w:r w:rsidRPr="00F511A5">
        <w:t>sidelink</w:t>
      </w:r>
      <w:proofErr w:type="spellEnd"/>
      <w:r w:rsidRPr="00F511A5">
        <w:t xml:space="preserve"> </w:t>
      </w:r>
      <w:proofErr w:type="spellStart"/>
      <w:r w:rsidRPr="00F511A5">
        <w:t>DRB</w:t>
      </w:r>
      <w:proofErr w:type="spellEnd"/>
      <w:r w:rsidRPr="00F511A5">
        <w:t xml:space="preserve"> modification conditions as described in sub-clause 5.8.9.1a.2.1 are met:</w:t>
      </w:r>
    </w:p>
    <w:p w14:paraId="5FF15B2E" w14:textId="77777777" w:rsidR="0063646B" w:rsidRPr="00F511A5" w:rsidRDefault="0063646B" w:rsidP="0063646B">
      <w:pPr>
        <w:rPr>
          <w:rFonts w:eastAsia="Batang"/>
        </w:rPr>
      </w:pPr>
      <w:r w:rsidRPr="00F511A5">
        <w:rPr>
          <w:rFonts w:eastAsia="Batang"/>
        </w:rPr>
        <w:t>4&gt;</w:t>
      </w:r>
      <w:r w:rsidRPr="00F511A5">
        <w:rPr>
          <w:rFonts w:eastAsia="Batang"/>
        </w:rPr>
        <w:tab/>
        <w:t xml:space="preserve">perform the </w:t>
      </w:r>
      <w:proofErr w:type="spellStart"/>
      <w:r w:rsidRPr="00F511A5">
        <w:rPr>
          <w:rFonts w:eastAsia="Batang"/>
        </w:rPr>
        <w:t>sidelink</w:t>
      </w:r>
      <w:proofErr w:type="spellEnd"/>
      <w:r w:rsidRPr="00F511A5">
        <w:rPr>
          <w:rFonts w:eastAsia="Batang"/>
        </w:rPr>
        <w:t xml:space="preserve"> </w:t>
      </w:r>
      <w:proofErr w:type="spellStart"/>
      <w:r w:rsidRPr="00F511A5">
        <w:rPr>
          <w:rFonts w:eastAsia="Batang"/>
        </w:rPr>
        <w:t>DRB</w:t>
      </w:r>
      <w:proofErr w:type="spellEnd"/>
      <w:r w:rsidRPr="00F511A5">
        <w:rPr>
          <w:rFonts w:eastAsia="Batang"/>
        </w:rPr>
        <w:t xml:space="preserve"> modification procedure according to sub-clause 5.8.9.1a.2.2;</w:t>
      </w:r>
    </w:p>
    <w:p w14:paraId="4943D1AC" w14:textId="77777777" w:rsidR="0063646B" w:rsidRPr="00F511A5" w:rsidRDefault="0063646B" w:rsidP="0063646B">
      <w:pPr>
        <w:rPr>
          <w:rFonts w:eastAsia="DotumChe"/>
        </w:rPr>
      </w:pPr>
      <w:r w:rsidRPr="00F511A5">
        <w:t>1&gt;</w:t>
      </w:r>
      <w:r w:rsidRPr="00F511A5">
        <w:tab/>
        <w:t xml:space="preserve">if the </w:t>
      </w:r>
      <w:proofErr w:type="spellStart"/>
      <w:r w:rsidRPr="00F511A5">
        <w:rPr>
          <w:lang w:eastAsia="zh-CN"/>
        </w:rPr>
        <w:t>RRCReconfiguration</w:t>
      </w:r>
      <w:r w:rsidRPr="00F511A5">
        <w:rPr>
          <w:rFonts w:eastAsia="MS Mincho"/>
        </w:rPr>
        <w:t>Sidelink</w:t>
      </w:r>
      <w:proofErr w:type="spellEnd"/>
      <w:r w:rsidRPr="00F511A5">
        <w:t xml:space="preserve"> message includes the </w:t>
      </w:r>
      <w:proofErr w:type="spellStart"/>
      <w:r w:rsidRPr="00F511A5">
        <w:t>sl-MeasConfig</w:t>
      </w:r>
      <w:proofErr w:type="spellEnd"/>
      <w:r w:rsidRPr="00F511A5">
        <w:t>:</w:t>
      </w:r>
    </w:p>
    <w:p w14:paraId="49CF84C8" w14:textId="77777777" w:rsidR="0063646B" w:rsidRPr="00F511A5" w:rsidRDefault="0063646B" w:rsidP="0063646B">
      <w:r w:rsidRPr="00F511A5">
        <w:t>2&gt;</w:t>
      </w:r>
      <w:r w:rsidRPr="00F511A5">
        <w:tab/>
        <w:t xml:space="preserve">perform the </w:t>
      </w:r>
      <w:proofErr w:type="spellStart"/>
      <w:r w:rsidRPr="00F511A5">
        <w:t>sidelink</w:t>
      </w:r>
      <w:proofErr w:type="spellEnd"/>
      <w:r w:rsidRPr="00F511A5">
        <w:t xml:space="preserve"> measurement configuration procedure as specified in 5.8.10;</w:t>
      </w:r>
    </w:p>
    <w:p w14:paraId="3925C991" w14:textId="77777777" w:rsidR="0063646B" w:rsidRPr="00F511A5" w:rsidRDefault="0063646B" w:rsidP="0063646B">
      <w:r w:rsidRPr="00F511A5">
        <w:t>1&gt;</w:t>
      </w:r>
      <w:r w:rsidRPr="00F511A5">
        <w:tab/>
        <w:t xml:space="preserve">if the </w:t>
      </w:r>
      <w:proofErr w:type="spellStart"/>
      <w:r w:rsidRPr="00F511A5">
        <w:rPr>
          <w:lang w:eastAsia="zh-CN"/>
        </w:rPr>
        <w:t>RRCReconfiguration</w:t>
      </w:r>
      <w:r w:rsidRPr="00F511A5">
        <w:rPr>
          <w:rFonts w:eastAsia="MS Mincho"/>
        </w:rPr>
        <w:t>Sidelink</w:t>
      </w:r>
      <w:proofErr w:type="spellEnd"/>
      <w:r w:rsidRPr="00F511A5">
        <w:t xml:space="preserve"> message includes the </w:t>
      </w:r>
      <w:proofErr w:type="spellStart"/>
      <w:r w:rsidRPr="00F511A5">
        <w:t>sl</w:t>
      </w:r>
      <w:proofErr w:type="spellEnd"/>
      <w:r w:rsidRPr="00F511A5">
        <w:t>-CSI-RS-Config:</w:t>
      </w:r>
    </w:p>
    <w:p w14:paraId="79B2A281" w14:textId="77777777" w:rsidR="0063646B" w:rsidRPr="00F511A5" w:rsidRDefault="0063646B" w:rsidP="0063646B">
      <w:pPr>
        <w:rPr>
          <w:rFonts w:eastAsia="Batang"/>
        </w:rPr>
      </w:pPr>
      <w:r w:rsidRPr="00F511A5">
        <w:t>2&gt;</w:t>
      </w:r>
      <w:r w:rsidRPr="00F511A5">
        <w:tab/>
        <w:t xml:space="preserve">apply the </w:t>
      </w:r>
      <w:proofErr w:type="spellStart"/>
      <w:r w:rsidRPr="00F511A5">
        <w:t>sidelink</w:t>
      </w:r>
      <w:proofErr w:type="spellEnd"/>
      <w:r w:rsidRPr="00F511A5">
        <w:t xml:space="preserve"> CSI-RS configuration;</w:t>
      </w:r>
    </w:p>
    <w:p w14:paraId="55111F1B" w14:textId="77777777" w:rsidR="0063646B" w:rsidRPr="00F511A5" w:rsidRDefault="0063646B" w:rsidP="0063646B">
      <w:pPr>
        <w:rPr>
          <w:rFonts w:eastAsia="DotumChe"/>
        </w:rPr>
      </w:pPr>
      <w:r w:rsidRPr="00F511A5">
        <w:t>1&gt;</w:t>
      </w:r>
      <w:r w:rsidRPr="00F511A5">
        <w:tab/>
        <w:t xml:space="preserve">if the </w:t>
      </w:r>
      <w:proofErr w:type="spellStart"/>
      <w:r w:rsidRPr="00F511A5">
        <w:rPr>
          <w:lang w:eastAsia="zh-CN"/>
        </w:rPr>
        <w:t>RRCReconfiguration</w:t>
      </w:r>
      <w:r w:rsidRPr="00F511A5">
        <w:rPr>
          <w:rFonts w:eastAsia="MS Mincho"/>
        </w:rPr>
        <w:t>Sidelink</w:t>
      </w:r>
      <w:proofErr w:type="spellEnd"/>
      <w:r w:rsidRPr="00F511A5">
        <w:t xml:space="preserve"> message includes the </w:t>
      </w:r>
      <w:proofErr w:type="spellStart"/>
      <w:r w:rsidRPr="00F511A5">
        <w:t>sl</w:t>
      </w:r>
      <w:proofErr w:type="spellEnd"/>
      <w:r w:rsidRPr="00F511A5">
        <w:t>-</w:t>
      </w:r>
      <w:proofErr w:type="spellStart"/>
      <w:r w:rsidRPr="00F511A5">
        <w:t>LatencyBoundCSI</w:t>
      </w:r>
      <w:proofErr w:type="spellEnd"/>
      <w:r w:rsidRPr="00F511A5">
        <w:t>-Report:</w:t>
      </w:r>
    </w:p>
    <w:p w14:paraId="0CE32C8C" w14:textId="77777777" w:rsidR="0063646B" w:rsidRPr="00F511A5" w:rsidRDefault="0063646B" w:rsidP="0063646B">
      <w:pPr>
        <w:rPr>
          <w:rFonts w:eastAsia="Batang"/>
        </w:rPr>
      </w:pPr>
      <w:r w:rsidRPr="00F511A5">
        <w:t>2&gt;</w:t>
      </w:r>
      <w:r w:rsidRPr="00F511A5">
        <w:tab/>
        <w:t xml:space="preserve">apply the configured </w:t>
      </w:r>
      <w:proofErr w:type="spellStart"/>
      <w:r w:rsidRPr="00F511A5">
        <w:t>sidelink</w:t>
      </w:r>
      <w:proofErr w:type="spellEnd"/>
      <w:r w:rsidRPr="00F511A5">
        <w:t xml:space="preserve"> CSI report latency bound;</w:t>
      </w:r>
    </w:p>
    <w:p w14:paraId="0230B341" w14:textId="77777777" w:rsidR="0063646B" w:rsidRPr="00F511A5" w:rsidRDefault="0063646B" w:rsidP="0063646B">
      <w:pPr>
        <w:rPr>
          <w:rFonts w:eastAsia="Batang"/>
        </w:rPr>
      </w:pPr>
      <w:r w:rsidRPr="00F511A5">
        <w:rPr>
          <w:rFonts w:eastAsia="Batang"/>
        </w:rPr>
        <w:t>1&gt;</w:t>
      </w:r>
      <w:r w:rsidRPr="00F511A5">
        <w:rPr>
          <w:rFonts w:eastAsia="Batang"/>
        </w:rPr>
        <w:tab/>
        <w:t xml:space="preserve">if the UE is unable to comply with (part of) the configuration included in the </w:t>
      </w:r>
      <w:proofErr w:type="spellStart"/>
      <w:r w:rsidRPr="00F511A5">
        <w:rPr>
          <w:i/>
          <w:lang w:eastAsia="ko-KR"/>
        </w:rPr>
        <w:t>RRCReconfigurationSidelink</w:t>
      </w:r>
      <w:proofErr w:type="spellEnd"/>
      <w:r w:rsidRPr="00F511A5">
        <w:rPr>
          <w:lang w:eastAsia="ko-KR"/>
        </w:rPr>
        <w:t xml:space="preserve"> (i.e.</w:t>
      </w:r>
      <w:r w:rsidRPr="00F511A5">
        <w:rPr>
          <w:rFonts w:eastAsia="MS Mincho"/>
        </w:rPr>
        <w:t xml:space="preserve"> </w:t>
      </w:r>
      <w:proofErr w:type="spellStart"/>
      <w:r w:rsidRPr="00F511A5">
        <w:rPr>
          <w:rFonts w:eastAsia="MS Mincho"/>
        </w:rPr>
        <w:t>s</w:t>
      </w:r>
      <w:r w:rsidRPr="00F511A5">
        <w:t>idelink</w:t>
      </w:r>
      <w:proofErr w:type="spellEnd"/>
      <w:r w:rsidRPr="00F511A5">
        <w:t xml:space="preserve"> </w:t>
      </w:r>
      <w:proofErr w:type="spellStart"/>
      <w:r w:rsidRPr="00F511A5">
        <w:t>RRC</w:t>
      </w:r>
      <w:proofErr w:type="spellEnd"/>
      <w:r w:rsidRPr="00F511A5">
        <w:t xml:space="preserve"> reconfiguration failure</w:t>
      </w:r>
      <w:r w:rsidRPr="00F511A5">
        <w:rPr>
          <w:lang w:eastAsia="ko-KR"/>
        </w:rPr>
        <w:t>)</w:t>
      </w:r>
      <w:r w:rsidRPr="00F511A5">
        <w:rPr>
          <w:rFonts w:eastAsia="Batang"/>
        </w:rPr>
        <w:t>:</w:t>
      </w:r>
    </w:p>
    <w:p w14:paraId="21598787" w14:textId="77777777" w:rsidR="0063646B" w:rsidRPr="00F511A5" w:rsidRDefault="0063646B" w:rsidP="0063646B">
      <w:pPr>
        <w:rPr>
          <w:rFonts w:eastAsia="Batang"/>
        </w:rPr>
      </w:pPr>
      <w:r w:rsidRPr="00F511A5">
        <w:rPr>
          <w:rFonts w:eastAsia="Batang"/>
        </w:rPr>
        <w:t>2&gt;</w:t>
      </w:r>
      <w:r w:rsidRPr="00F511A5">
        <w:rPr>
          <w:rFonts w:eastAsia="Batang"/>
        </w:rPr>
        <w:tab/>
        <w:t xml:space="preserve">continue using the configuration used prior to the reception of the </w:t>
      </w:r>
      <w:proofErr w:type="spellStart"/>
      <w:r w:rsidRPr="00F511A5">
        <w:rPr>
          <w:i/>
          <w:lang w:eastAsia="ko-KR"/>
        </w:rPr>
        <w:t>RRCReconfigurationSidelink</w:t>
      </w:r>
      <w:proofErr w:type="spellEnd"/>
      <w:r w:rsidRPr="00F511A5">
        <w:rPr>
          <w:lang w:eastAsia="ko-KR"/>
        </w:rPr>
        <w:t xml:space="preserve"> </w:t>
      </w:r>
      <w:r w:rsidRPr="00F511A5">
        <w:rPr>
          <w:rFonts w:eastAsia="Batang"/>
        </w:rPr>
        <w:t>message;</w:t>
      </w:r>
    </w:p>
    <w:p w14:paraId="02B10165" w14:textId="77777777" w:rsidR="0063646B" w:rsidRPr="00F511A5" w:rsidRDefault="0063646B" w:rsidP="0063646B">
      <w:pPr>
        <w:rPr>
          <w:rFonts w:eastAsia="Batang"/>
        </w:rPr>
      </w:pPr>
      <w:r w:rsidRPr="00F511A5">
        <w:rPr>
          <w:rFonts w:eastAsia="Batang"/>
        </w:rPr>
        <w:t>2&gt;</w:t>
      </w:r>
      <w:r w:rsidRPr="00F511A5">
        <w:rPr>
          <w:rFonts w:eastAsia="Batang"/>
        </w:rPr>
        <w:tab/>
        <w:t xml:space="preserve">set the content of the </w:t>
      </w:r>
      <w:proofErr w:type="spellStart"/>
      <w:r w:rsidRPr="00F511A5">
        <w:rPr>
          <w:i/>
          <w:lang w:eastAsia="ko-KR"/>
        </w:rPr>
        <w:t>RRCReconfigurationFailureSidelink</w:t>
      </w:r>
      <w:proofErr w:type="spellEnd"/>
      <w:r w:rsidRPr="00F511A5">
        <w:rPr>
          <w:lang w:eastAsia="ko-KR"/>
        </w:rPr>
        <w:t xml:space="preserve"> </w:t>
      </w:r>
      <w:r w:rsidRPr="00F511A5">
        <w:rPr>
          <w:rFonts w:eastAsia="Batang"/>
        </w:rPr>
        <w:t>message;</w:t>
      </w:r>
    </w:p>
    <w:p w14:paraId="5B8F1E69" w14:textId="77777777" w:rsidR="0063646B" w:rsidRPr="00F511A5" w:rsidRDefault="0063646B" w:rsidP="0063646B">
      <w:pPr>
        <w:rPr>
          <w:rFonts w:eastAsia="Batang"/>
        </w:rPr>
      </w:pPr>
      <w:r w:rsidRPr="00F511A5">
        <w:rPr>
          <w:rFonts w:eastAsia="Batang"/>
        </w:rPr>
        <w:t>3&gt;</w:t>
      </w:r>
      <w:r w:rsidRPr="00F511A5">
        <w:rPr>
          <w:rFonts w:eastAsia="Batang"/>
        </w:rPr>
        <w:tab/>
        <w:t xml:space="preserve">submit the </w:t>
      </w:r>
      <w:proofErr w:type="spellStart"/>
      <w:r w:rsidRPr="00F511A5">
        <w:rPr>
          <w:i/>
          <w:lang w:eastAsia="ko-KR"/>
        </w:rPr>
        <w:t>RRCReconfigurationFailureSidelink</w:t>
      </w:r>
      <w:proofErr w:type="spellEnd"/>
      <w:r w:rsidRPr="00F511A5">
        <w:rPr>
          <w:lang w:eastAsia="ko-KR"/>
        </w:rPr>
        <w:t xml:space="preserve"> </w:t>
      </w:r>
      <w:r w:rsidRPr="00F511A5">
        <w:rPr>
          <w:rFonts w:eastAsia="Batang"/>
        </w:rPr>
        <w:t>message to lower layers for transmission;</w:t>
      </w:r>
    </w:p>
    <w:p w14:paraId="1C8E8E1F" w14:textId="77777777" w:rsidR="0063646B" w:rsidRPr="00F511A5" w:rsidRDefault="0063646B" w:rsidP="0063646B">
      <w:pPr>
        <w:rPr>
          <w:rFonts w:eastAsia="Batang"/>
        </w:rPr>
      </w:pPr>
      <w:r w:rsidRPr="00F511A5">
        <w:rPr>
          <w:rFonts w:eastAsia="Batang"/>
        </w:rPr>
        <w:t>1&gt;</w:t>
      </w:r>
      <w:r w:rsidRPr="00F511A5">
        <w:rPr>
          <w:rFonts w:eastAsia="Batang"/>
        </w:rPr>
        <w:tab/>
        <w:t>else:</w:t>
      </w:r>
    </w:p>
    <w:p w14:paraId="23EEFBED" w14:textId="77777777" w:rsidR="0063646B" w:rsidRPr="00F511A5" w:rsidRDefault="0063646B" w:rsidP="0063646B">
      <w:pPr>
        <w:rPr>
          <w:rFonts w:eastAsia="Batang"/>
        </w:rPr>
      </w:pPr>
      <w:r w:rsidRPr="00F511A5">
        <w:rPr>
          <w:rFonts w:eastAsia="Batang"/>
        </w:rPr>
        <w:t>2&gt;</w:t>
      </w:r>
      <w:r w:rsidRPr="00F511A5">
        <w:rPr>
          <w:rFonts w:eastAsia="Batang"/>
        </w:rPr>
        <w:tab/>
        <w:t xml:space="preserve">set the content of the </w:t>
      </w:r>
      <w:proofErr w:type="spellStart"/>
      <w:r w:rsidRPr="00F511A5">
        <w:rPr>
          <w:i/>
          <w:lang w:eastAsia="ko-KR"/>
        </w:rPr>
        <w:t>RRCReconfigurationCompleteSidelink</w:t>
      </w:r>
      <w:proofErr w:type="spellEnd"/>
      <w:r w:rsidRPr="00F511A5">
        <w:rPr>
          <w:rFonts w:eastAsia="Batang"/>
        </w:rPr>
        <w:t xml:space="preserve"> message;</w:t>
      </w:r>
    </w:p>
    <w:p w14:paraId="22438393" w14:textId="77777777" w:rsidR="0063646B" w:rsidRPr="00F511A5" w:rsidRDefault="0063646B" w:rsidP="0063646B">
      <w:pPr>
        <w:rPr>
          <w:rFonts w:eastAsia="Batang"/>
        </w:rPr>
      </w:pPr>
      <w:r w:rsidRPr="00F511A5">
        <w:rPr>
          <w:rFonts w:eastAsia="Batang"/>
        </w:rPr>
        <w:t>3&gt;</w:t>
      </w:r>
      <w:r w:rsidRPr="00F511A5">
        <w:rPr>
          <w:rFonts w:eastAsia="Batang"/>
        </w:rPr>
        <w:tab/>
        <w:t xml:space="preserve">submit the </w:t>
      </w:r>
      <w:proofErr w:type="spellStart"/>
      <w:r w:rsidRPr="00F511A5">
        <w:rPr>
          <w:i/>
          <w:lang w:eastAsia="ko-KR"/>
        </w:rPr>
        <w:t>RRCReconfigurationCompleteSidelink</w:t>
      </w:r>
      <w:proofErr w:type="spellEnd"/>
      <w:r w:rsidRPr="00F511A5">
        <w:rPr>
          <w:rFonts w:eastAsia="Batang"/>
        </w:rPr>
        <w:t xml:space="preserve"> message to lower layers for transmission;</w:t>
      </w:r>
    </w:p>
    <w:p w14:paraId="131B5507" w14:textId="77777777" w:rsidR="0063646B" w:rsidRPr="00F511A5" w:rsidRDefault="0063646B" w:rsidP="0063646B">
      <w:pPr>
        <w:pStyle w:val="NO"/>
        <w:rPr>
          <w:lang w:eastAsia="zh-CN"/>
        </w:rPr>
      </w:pPr>
      <w:r w:rsidRPr="00F511A5">
        <w:lastRenderedPageBreak/>
        <w:t>NOTE 1:</w:t>
      </w:r>
      <w:r w:rsidRPr="00F511A5">
        <w:tab/>
        <w:t xml:space="preserve">When the same logical channel is configured with different </w:t>
      </w:r>
      <w:proofErr w:type="spellStart"/>
      <w:r w:rsidRPr="00F511A5">
        <w:t>RLC</w:t>
      </w:r>
      <w:proofErr w:type="spellEnd"/>
      <w:r w:rsidRPr="00F511A5">
        <w:t xml:space="preserve"> mode by another UE</w:t>
      </w:r>
      <w:r w:rsidRPr="00F511A5">
        <w:rPr>
          <w:rFonts w:eastAsia="Batang"/>
        </w:rPr>
        <w:t xml:space="preserve">, the UE handles the case </w:t>
      </w:r>
      <w:r w:rsidRPr="00F511A5">
        <w:t>as</w:t>
      </w:r>
      <w:r w:rsidRPr="00F511A5">
        <w:rPr>
          <w:rFonts w:eastAsia="Batang"/>
        </w:rPr>
        <w:t xml:space="preserve"> </w:t>
      </w:r>
      <w:proofErr w:type="spellStart"/>
      <w:r w:rsidRPr="00F511A5">
        <w:rPr>
          <w:rFonts w:eastAsia="MS Mincho"/>
        </w:rPr>
        <w:t>s</w:t>
      </w:r>
      <w:r w:rsidRPr="00F511A5">
        <w:t>idelink</w:t>
      </w:r>
      <w:proofErr w:type="spellEnd"/>
      <w:r w:rsidRPr="00F511A5">
        <w:t xml:space="preserve"> </w:t>
      </w:r>
      <w:proofErr w:type="spellStart"/>
      <w:r w:rsidRPr="00F511A5">
        <w:t>RRC</w:t>
      </w:r>
      <w:proofErr w:type="spellEnd"/>
      <w:r w:rsidRPr="00F511A5">
        <w:t xml:space="preserve"> reconfiguration failure.</w:t>
      </w:r>
    </w:p>
    <w:p w14:paraId="1A99B0FB" w14:textId="77777777" w:rsidR="0063646B" w:rsidRPr="00F511A5" w:rsidRDefault="0063646B" w:rsidP="0063646B">
      <w:pPr>
        <w:pStyle w:val="H6"/>
        <w:rPr>
          <w:lang w:eastAsia="zh-CN"/>
        </w:rPr>
      </w:pPr>
      <w:r w:rsidRPr="00F511A5">
        <w:rPr>
          <w:lang w:eastAsia="zh-CN"/>
        </w:rPr>
        <w:t>12.1.5.1.3</w:t>
      </w:r>
      <w:r w:rsidRPr="00F511A5">
        <w:tab/>
        <w:t>Test description</w:t>
      </w:r>
    </w:p>
    <w:p w14:paraId="152752F2" w14:textId="77777777" w:rsidR="0063646B" w:rsidRPr="00F511A5" w:rsidRDefault="0063646B" w:rsidP="0063646B">
      <w:pPr>
        <w:pStyle w:val="H6"/>
      </w:pPr>
      <w:r w:rsidRPr="00F511A5">
        <w:rPr>
          <w:lang w:eastAsia="zh-CN"/>
        </w:rPr>
        <w:t>12.1.5.1.3.1</w:t>
      </w:r>
      <w:r w:rsidRPr="00F511A5">
        <w:tab/>
        <w:t>Pre-test conditions</w:t>
      </w:r>
    </w:p>
    <w:p w14:paraId="20A5C583" w14:textId="77777777" w:rsidR="0063646B" w:rsidRPr="00F511A5" w:rsidRDefault="0063646B" w:rsidP="0063646B">
      <w:pPr>
        <w:pStyle w:val="H6"/>
      </w:pPr>
      <w:r w:rsidRPr="00F511A5">
        <w:t>System Simulator:</w:t>
      </w:r>
    </w:p>
    <w:p w14:paraId="129703E4" w14:textId="77777777" w:rsidR="0063646B" w:rsidRPr="00F511A5" w:rsidRDefault="0063646B" w:rsidP="0063646B">
      <w:pPr>
        <w:pStyle w:val="B10"/>
        <w:rPr>
          <w:lang w:eastAsia="zh-CN"/>
        </w:rPr>
      </w:pPr>
      <w:r w:rsidRPr="00F511A5">
        <w:t>-</w:t>
      </w:r>
      <w:r w:rsidRPr="00F511A5">
        <w:tab/>
      </w:r>
      <w:r w:rsidRPr="00F511A5">
        <w:rPr>
          <w:lang w:eastAsia="zh-CN"/>
        </w:rPr>
        <w:t>NR-SS-UE</w:t>
      </w:r>
      <w:r w:rsidRPr="00F511A5">
        <w:rPr>
          <w:rStyle w:val="af0"/>
          <w:lang w:eastAsia="zh-CN"/>
        </w:rPr>
        <w:t xml:space="preserve"> </w:t>
      </w:r>
    </w:p>
    <w:p w14:paraId="467CF860" w14:textId="77777777" w:rsidR="0063646B" w:rsidRPr="00F511A5" w:rsidRDefault="0063646B" w:rsidP="0063646B">
      <w:pPr>
        <w:rPr>
          <w:lang w:eastAsia="zh-CN"/>
        </w:rPr>
      </w:pPr>
      <w:r w:rsidRPr="00F511A5">
        <w:t>-</w:t>
      </w:r>
      <w:r w:rsidRPr="00F511A5">
        <w:tab/>
        <w:t xml:space="preserve">NR-SS-UE1 operating as NR </w:t>
      </w:r>
      <w:proofErr w:type="spellStart"/>
      <w:r w:rsidRPr="00F511A5">
        <w:t>sidelink</w:t>
      </w:r>
      <w:proofErr w:type="spellEnd"/>
      <w:r w:rsidRPr="00F511A5">
        <w:t xml:space="preserve"> communication device on the resources (i.e. the frequency included in pre-configuration) that UE is expected to use for transmission and reception via PC5 interface.</w:t>
      </w:r>
    </w:p>
    <w:p w14:paraId="43515DB5" w14:textId="77777777" w:rsidR="0063646B" w:rsidRPr="00F511A5" w:rsidRDefault="0063646B" w:rsidP="0063646B">
      <w:pPr>
        <w:pStyle w:val="B10"/>
        <w:rPr>
          <w:lang w:eastAsia="zh-CN"/>
        </w:rPr>
      </w:pPr>
      <w:r w:rsidRPr="00F511A5">
        <w:rPr>
          <w:lang w:eastAsia="zh-CN"/>
        </w:rPr>
        <w:t>- NR-SS-UE1 uses GNSS as the synchronization reference source.</w:t>
      </w:r>
    </w:p>
    <w:p w14:paraId="2384B2A3" w14:textId="77777777" w:rsidR="0063646B" w:rsidRPr="00F511A5" w:rsidRDefault="0063646B" w:rsidP="0063646B">
      <w:pPr>
        <w:pStyle w:val="B10"/>
        <w:rPr>
          <w:lang w:eastAsia="zh-CN"/>
        </w:rPr>
      </w:pPr>
      <w:r w:rsidRPr="00F511A5">
        <w:t>-</w:t>
      </w:r>
      <w:r w:rsidRPr="00F511A5">
        <w:tab/>
      </w:r>
      <w:r w:rsidRPr="00F511A5">
        <w:rPr>
          <w:lang w:eastAsia="zh-CN"/>
        </w:rPr>
        <w:t>GNSS simulator</w:t>
      </w:r>
    </w:p>
    <w:p w14:paraId="34C5CE70" w14:textId="77777777" w:rsidR="0063646B" w:rsidRPr="00F511A5" w:rsidRDefault="0063646B" w:rsidP="0063646B">
      <w:pPr>
        <w:pStyle w:val="B10"/>
        <w:rPr>
          <w:lang w:eastAsia="zh-CN"/>
        </w:rPr>
      </w:pPr>
      <w:r w:rsidRPr="00F511A5">
        <w:rPr>
          <w:lang w:eastAsia="zh-CN"/>
        </w:rPr>
        <w:t>-</w:t>
      </w:r>
      <w:r w:rsidRPr="00F511A5">
        <w:rPr>
          <w:lang w:eastAsia="zh-CN"/>
        </w:rPr>
        <w:tab/>
        <w:t xml:space="preserve">The GNSS simulator is started </w:t>
      </w:r>
      <w:r w:rsidRPr="00F511A5">
        <w:t>and</w:t>
      </w:r>
      <w:r w:rsidRPr="00F511A5">
        <w:rPr>
          <w:lang w:eastAsia="zh-CN"/>
        </w:rPr>
        <w:t xml:space="preserve"> configured for </w:t>
      </w:r>
      <w:r w:rsidRPr="00F511A5">
        <w:t>Scenario #1</w:t>
      </w:r>
      <w:r w:rsidRPr="00F511A5">
        <w:rPr>
          <w:lang w:eastAsia="zh-CN"/>
        </w:rPr>
        <w:t>.</w:t>
      </w:r>
    </w:p>
    <w:p w14:paraId="238D7382" w14:textId="77777777" w:rsidR="0063646B" w:rsidRPr="00F511A5" w:rsidRDefault="0063646B" w:rsidP="0063646B">
      <w:pPr>
        <w:pStyle w:val="H6"/>
      </w:pPr>
      <w:r w:rsidRPr="00F511A5">
        <w:t>UE:</w:t>
      </w:r>
    </w:p>
    <w:p w14:paraId="04950D62" w14:textId="77777777" w:rsidR="0063646B" w:rsidRPr="00F511A5" w:rsidRDefault="0063646B" w:rsidP="0063646B">
      <w:pPr>
        <w:rPr>
          <w:lang w:eastAsia="zh-CN"/>
        </w:rPr>
      </w:pPr>
      <w:r w:rsidRPr="00F511A5">
        <w:t>-</w:t>
      </w:r>
      <w:r w:rsidRPr="00F511A5">
        <w:tab/>
        <w:t xml:space="preserve">UE is authorised to perform NR </w:t>
      </w:r>
      <w:proofErr w:type="spellStart"/>
      <w:r w:rsidRPr="00F511A5">
        <w:t>sidelink</w:t>
      </w:r>
      <w:proofErr w:type="spellEnd"/>
      <w:r w:rsidRPr="00F511A5">
        <w:t xml:space="preserve"> communication.</w:t>
      </w:r>
    </w:p>
    <w:p w14:paraId="652F2332" w14:textId="77777777" w:rsidR="0063646B" w:rsidRPr="00F511A5" w:rsidRDefault="0063646B" w:rsidP="0063646B">
      <w:pPr>
        <w:pStyle w:val="B10"/>
        <w:rPr>
          <w:lang w:eastAsia="zh-CN"/>
        </w:rPr>
      </w:pPr>
      <w:r w:rsidRPr="00F511A5">
        <w:rPr>
          <w:lang w:eastAsia="zh-CN"/>
        </w:rPr>
        <w:t>-  The UE uses GNSS as the synchronization reference source.</w:t>
      </w:r>
    </w:p>
    <w:p w14:paraId="5C6610A6" w14:textId="77777777" w:rsidR="0063646B" w:rsidRPr="00F511A5" w:rsidRDefault="0063646B" w:rsidP="0063646B">
      <w:pPr>
        <w:pStyle w:val="B10"/>
      </w:pPr>
      <w:r w:rsidRPr="00F511A5">
        <w:rPr>
          <w:lang w:eastAsia="zh-CN"/>
        </w:rPr>
        <w:t>-</w:t>
      </w:r>
      <w:r w:rsidRPr="00F511A5">
        <w:rPr>
          <w:lang w:eastAsia="zh-CN"/>
        </w:rPr>
        <w:tab/>
      </w:r>
      <w:r w:rsidRPr="00F511A5">
        <w:t xml:space="preserve">The UE is equipped with below information in UE or in a </w:t>
      </w:r>
      <w:proofErr w:type="spellStart"/>
      <w:r w:rsidRPr="00F511A5">
        <w:t>USIM</w:t>
      </w:r>
      <w:proofErr w:type="spellEnd"/>
      <w:r w:rsidRPr="00F511A5">
        <w:t xml:space="preserve"> containing default values (as per TS 3</w:t>
      </w:r>
      <w:r w:rsidRPr="00F511A5">
        <w:rPr>
          <w:lang w:eastAsia="zh-CN"/>
        </w:rPr>
        <w:t>8</w:t>
      </w:r>
      <w:r w:rsidRPr="00F511A5">
        <w:t>.508</w:t>
      </w:r>
      <w:r w:rsidRPr="00F511A5">
        <w:rPr>
          <w:lang w:eastAsia="zh-CN"/>
        </w:rPr>
        <w:t>-1</w:t>
      </w:r>
      <w:r w:rsidRPr="00F511A5">
        <w:t xml:space="preserve"> [</w:t>
      </w:r>
      <w:r w:rsidRPr="00F511A5">
        <w:rPr>
          <w:lang w:eastAsia="zh-CN"/>
        </w:rPr>
        <w:t>4</w:t>
      </w:r>
      <w:r w:rsidRPr="00F511A5">
        <w:t>] clause 4.8.3.3.3) except for those listed in Table 12.1.</w:t>
      </w:r>
      <w:r w:rsidRPr="00F511A5">
        <w:rPr>
          <w:lang w:eastAsia="zh-CN"/>
        </w:rPr>
        <w:t>5</w:t>
      </w:r>
      <w:r w:rsidRPr="00F511A5">
        <w:t>.1.3.1-1.</w:t>
      </w:r>
    </w:p>
    <w:p w14:paraId="5299A830" w14:textId="77777777" w:rsidR="0063646B" w:rsidRPr="00F511A5" w:rsidRDefault="0063646B" w:rsidP="0063646B">
      <w:pPr>
        <w:pStyle w:val="TH"/>
      </w:pPr>
      <w:r w:rsidRPr="00F511A5">
        <w:t>Table 12.1.</w:t>
      </w:r>
      <w:r w:rsidRPr="00F511A5">
        <w:rPr>
          <w:lang w:eastAsia="zh-CN"/>
        </w:rPr>
        <w:t>5</w:t>
      </w:r>
      <w:r w:rsidRPr="00F511A5">
        <w:t>.1.3.1</w:t>
      </w:r>
      <w:r w:rsidRPr="00F511A5">
        <w:rPr>
          <w:lang w:eastAsia="zh-CN"/>
        </w:rPr>
        <w:t>-1</w:t>
      </w:r>
      <w:r w:rsidRPr="00F511A5">
        <w:t xml:space="preserve">: UE/ </w:t>
      </w:r>
      <w:proofErr w:type="spellStart"/>
      <w:r w:rsidRPr="00F511A5">
        <w:t>USIM</w:t>
      </w:r>
      <w:proofErr w:type="spellEnd"/>
      <w:r w:rsidRPr="00F511A5">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63646B" w:rsidRPr="00F511A5" w14:paraId="25D5A686" w14:textId="77777777" w:rsidTr="00191392">
        <w:trPr>
          <w:jc w:val="center"/>
        </w:trPr>
        <w:tc>
          <w:tcPr>
            <w:tcW w:w="1818" w:type="dxa"/>
            <w:tcBorders>
              <w:top w:val="single" w:sz="4" w:space="0" w:color="auto"/>
              <w:left w:val="single" w:sz="4" w:space="0" w:color="auto"/>
              <w:bottom w:val="single" w:sz="4" w:space="0" w:color="auto"/>
              <w:right w:val="single" w:sz="4" w:space="0" w:color="auto"/>
            </w:tcBorders>
            <w:hideMark/>
          </w:tcPr>
          <w:p w14:paraId="6BD62B40" w14:textId="77777777" w:rsidR="0063646B" w:rsidRPr="00F511A5" w:rsidRDefault="0063646B" w:rsidP="00191392">
            <w:pPr>
              <w:pStyle w:val="TAH"/>
              <w:rPr>
                <w:lang w:eastAsia="zh-CN"/>
              </w:rPr>
            </w:pPr>
            <w:proofErr w:type="spellStart"/>
            <w:r w:rsidRPr="00F511A5">
              <w:rPr>
                <w:lang w:eastAsia="zh-CN"/>
              </w:rPr>
              <w:t>USIM</w:t>
            </w:r>
            <w:proofErr w:type="spellEnd"/>
            <w:r w:rsidRPr="00F511A5">
              <w:rPr>
                <w:lang w:eastAsia="zh-CN"/>
              </w:rPr>
              <w:t xml:space="preserve"> field</w:t>
            </w:r>
          </w:p>
        </w:tc>
        <w:tc>
          <w:tcPr>
            <w:tcW w:w="977" w:type="dxa"/>
            <w:tcBorders>
              <w:top w:val="single" w:sz="4" w:space="0" w:color="auto"/>
              <w:left w:val="single" w:sz="4" w:space="0" w:color="auto"/>
              <w:bottom w:val="single" w:sz="4" w:space="0" w:color="auto"/>
              <w:right w:val="single" w:sz="4" w:space="0" w:color="auto"/>
            </w:tcBorders>
            <w:hideMark/>
          </w:tcPr>
          <w:p w14:paraId="12463315" w14:textId="77777777" w:rsidR="0063646B" w:rsidRPr="00F511A5" w:rsidRDefault="0063646B" w:rsidP="00191392">
            <w:pPr>
              <w:pStyle w:val="TAH"/>
              <w:rPr>
                <w:lang w:eastAsia="zh-CN"/>
              </w:rPr>
            </w:pPr>
            <w:r w:rsidRPr="00F511A5">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2A2277C9" w14:textId="77777777" w:rsidR="0063646B" w:rsidRPr="00F511A5" w:rsidRDefault="0063646B" w:rsidP="00191392">
            <w:pPr>
              <w:pStyle w:val="TAH"/>
              <w:rPr>
                <w:lang w:eastAsia="zh-CN"/>
              </w:rPr>
            </w:pPr>
            <w:r w:rsidRPr="00F511A5">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075A149E" w14:textId="77777777" w:rsidR="0063646B" w:rsidRPr="00F511A5" w:rsidRDefault="0063646B" w:rsidP="00191392">
            <w:pPr>
              <w:pStyle w:val="TAH"/>
              <w:rPr>
                <w:lang w:eastAsia="zh-CN"/>
              </w:rPr>
            </w:pPr>
            <w:r w:rsidRPr="00F511A5">
              <w:rPr>
                <w:lang w:eastAsia="zh-CN"/>
              </w:rPr>
              <w:t>Access Technology Identifier</w:t>
            </w:r>
          </w:p>
        </w:tc>
      </w:tr>
      <w:tr w:rsidR="0063646B" w:rsidRPr="00F511A5" w14:paraId="7243D852" w14:textId="77777777" w:rsidTr="00191392">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0623434" w14:textId="77777777" w:rsidR="0063646B" w:rsidRPr="00F511A5" w:rsidRDefault="0063646B" w:rsidP="00191392">
            <w:pPr>
              <w:pStyle w:val="TAL"/>
              <w:rPr>
                <w:lang w:eastAsia="zh-CN"/>
              </w:rPr>
            </w:pPr>
            <w:proofErr w:type="spellStart"/>
            <w:r w:rsidRPr="00F511A5">
              <w:rPr>
                <w:lang w:eastAsia="zh-CN"/>
              </w:rPr>
              <w:t>EF</w:t>
            </w:r>
            <w:r w:rsidRPr="00F511A5">
              <w:rPr>
                <w:vertAlign w:val="subscript"/>
                <w:lang w:eastAsia="zh-CN"/>
              </w:rPr>
              <w:t>UST</w:t>
            </w:r>
            <w:proofErr w:type="spellEnd"/>
          </w:p>
        </w:tc>
        <w:tc>
          <w:tcPr>
            <w:tcW w:w="977" w:type="dxa"/>
            <w:tcBorders>
              <w:top w:val="single" w:sz="4" w:space="0" w:color="auto"/>
              <w:left w:val="single" w:sz="4" w:space="0" w:color="auto"/>
              <w:bottom w:val="single" w:sz="4" w:space="0" w:color="auto"/>
              <w:right w:val="single" w:sz="4" w:space="0" w:color="auto"/>
            </w:tcBorders>
          </w:tcPr>
          <w:p w14:paraId="22797A58" w14:textId="77777777" w:rsidR="0063646B" w:rsidRPr="00F511A5" w:rsidRDefault="0063646B" w:rsidP="00191392">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9575870" w14:textId="77777777" w:rsidR="0063646B" w:rsidRPr="00F511A5" w:rsidRDefault="0063646B" w:rsidP="00191392">
            <w:pPr>
              <w:pStyle w:val="TAL"/>
              <w:rPr>
                <w:lang w:eastAsia="zh-CN"/>
              </w:rPr>
            </w:pPr>
            <w:r w:rsidRPr="00F511A5">
              <w:rPr>
                <w:lang w:eastAsia="zh-CN"/>
              </w:rPr>
              <w:t>service no. 119 is available</w:t>
            </w:r>
          </w:p>
        </w:tc>
        <w:tc>
          <w:tcPr>
            <w:tcW w:w="3075" w:type="dxa"/>
            <w:tcBorders>
              <w:top w:val="single" w:sz="4" w:space="0" w:color="auto"/>
              <w:left w:val="single" w:sz="4" w:space="0" w:color="auto"/>
              <w:bottom w:val="single" w:sz="4" w:space="0" w:color="auto"/>
              <w:right w:val="single" w:sz="4" w:space="0" w:color="auto"/>
            </w:tcBorders>
          </w:tcPr>
          <w:p w14:paraId="16E88BB2" w14:textId="77777777" w:rsidR="0063646B" w:rsidRPr="00F511A5" w:rsidRDefault="0063646B" w:rsidP="00191392">
            <w:pPr>
              <w:rPr>
                <w:lang w:eastAsia="zh-CN"/>
              </w:rPr>
            </w:pPr>
          </w:p>
        </w:tc>
      </w:tr>
      <w:tr w:rsidR="0063646B" w:rsidRPr="00F511A5" w14:paraId="137A810D" w14:textId="77777777" w:rsidTr="00191392">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FCEA585" w14:textId="77777777" w:rsidR="0063646B" w:rsidRPr="00F511A5" w:rsidRDefault="0063646B" w:rsidP="00191392">
            <w:pPr>
              <w:pStyle w:val="TAL"/>
              <w:rPr>
                <w:lang w:eastAsia="zh-CN"/>
              </w:rPr>
            </w:pPr>
            <w:proofErr w:type="spellStart"/>
            <w:r w:rsidRPr="00F511A5">
              <w:rPr>
                <w:lang w:eastAsia="zh-CN"/>
              </w:rPr>
              <w:t>EF</w:t>
            </w:r>
            <w:r w:rsidRPr="00F511A5">
              <w:rPr>
                <w:vertAlign w:val="subscript"/>
                <w:lang w:eastAsia="zh-CN"/>
              </w:rPr>
              <w:t>VST</w:t>
            </w:r>
            <w:proofErr w:type="spellEnd"/>
          </w:p>
        </w:tc>
        <w:tc>
          <w:tcPr>
            <w:tcW w:w="977" w:type="dxa"/>
            <w:tcBorders>
              <w:top w:val="single" w:sz="4" w:space="0" w:color="auto"/>
              <w:left w:val="single" w:sz="4" w:space="0" w:color="auto"/>
              <w:bottom w:val="single" w:sz="4" w:space="0" w:color="auto"/>
              <w:right w:val="single" w:sz="4" w:space="0" w:color="auto"/>
            </w:tcBorders>
          </w:tcPr>
          <w:p w14:paraId="25B0B02A" w14:textId="77777777" w:rsidR="0063646B" w:rsidRPr="00F511A5" w:rsidRDefault="0063646B" w:rsidP="00191392">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066314BA" w14:textId="77777777" w:rsidR="0063646B" w:rsidRPr="00F511A5" w:rsidRDefault="0063646B" w:rsidP="00191392">
            <w:pPr>
              <w:pStyle w:val="TAL"/>
              <w:rPr>
                <w:lang w:eastAsia="zh-CN"/>
              </w:rPr>
            </w:pPr>
            <w:r w:rsidRPr="00F511A5">
              <w:rPr>
                <w:lang w:eastAsia="zh-CN"/>
              </w:rPr>
              <w:t>Service no.2 V2X policy configuration data over PC5 is supported, i.e. value is '01 02' HEX</w:t>
            </w:r>
          </w:p>
        </w:tc>
        <w:tc>
          <w:tcPr>
            <w:tcW w:w="3075" w:type="dxa"/>
            <w:tcBorders>
              <w:top w:val="single" w:sz="4" w:space="0" w:color="auto"/>
              <w:left w:val="single" w:sz="4" w:space="0" w:color="auto"/>
              <w:bottom w:val="single" w:sz="4" w:space="0" w:color="auto"/>
              <w:right w:val="single" w:sz="4" w:space="0" w:color="auto"/>
            </w:tcBorders>
          </w:tcPr>
          <w:p w14:paraId="221ED267" w14:textId="77777777" w:rsidR="0063646B" w:rsidRPr="00F511A5" w:rsidRDefault="0063646B" w:rsidP="00191392">
            <w:pPr>
              <w:rPr>
                <w:lang w:eastAsia="zh-CN"/>
              </w:rPr>
            </w:pPr>
          </w:p>
        </w:tc>
      </w:tr>
      <w:tr w:rsidR="0063646B" w:rsidRPr="00F511A5" w14:paraId="6F08A428" w14:textId="77777777" w:rsidTr="00191392">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DB59C13" w14:textId="77777777" w:rsidR="0063646B" w:rsidRPr="00F511A5" w:rsidRDefault="0063646B" w:rsidP="00191392">
            <w:pPr>
              <w:pStyle w:val="TAL"/>
              <w:rPr>
                <w:lang w:eastAsia="zh-CN"/>
              </w:rPr>
            </w:pPr>
            <w:r w:rsidRPr="00F511A5">
              <w:rPr>
                <w:lang w:eastAsia="zh-CN"/>
              </w:rPr>
              <w:t>EF</w:t>
            </w:r>
            <w:r w:rsidRPr="00F511A5">
              <w:rPr>
                <w:vertAlign w:val="subscript"/>
                <w:lang w:eastAsia="zh-CN"/>
              </w:rPr>
              <w:t>V2XP_PC5</w:t>
            </w:r>
          </w:p>
        </w:tc>
        <w:tc>
          <w:tcPr>
            <w:tcW w:w="977" w:type="dxa"/>
            <w:tcBorders>
              <w:top w:val="single" w:sz="4" w:space="0" w:color="auto"/>
              <w:left w:val="single" w:sz="4" w:space="0" w:color="auto"/>
              <w:bottom w:val="single" w:sz="4" w:space="0" w:color="auto"/>
              <w:right w:val="single" w:sz="4" w:space="0" w:color="auto"/>
            </w:tcBorders>
          </w:tcPr>
          <w:p w14:paraId="1B316244" w14:textId="77777777" w:rsidR="0063646B" w:rsidRPr="00F511A5" w:rsidRDefault="0063646B" w:rsidP="00191392">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50938A9E" w14:textId="77777777" w:rsidR="0063646B" w:rsidRPr="00F511A5" w:rsidRDefault="0063646B" w:rsidP="00191392">
            <w:pPr>
              <w:pStyle w:val="TAL"/>
              <w:rPr>
                <w:lang w:eastAsia="zh-CN"/>
              </w:rPr>
            </w:pPr>
            <w:r w:rsidRPr="00F511A5">
              <w:rPr>
                <w:lang w:eastAsia="zh-CN"/>
              </w:rPr>
              <w:t>As per TS 38.508-1[4] clause 4.8.3.3.3</w:t>
            </w:r>
          </w:p>
          <w:p w14:paraId="4739A6EA" w14:textId="77777777" w:rsidR="0063646B" w:rsidRPr="00F511A5" w:rsidRDefault="0063646B" w:rsidP="00191392">
            <w:pPr>
              <w:pStyle w:val="TAL"/>
              <w:rPr>
                <w:lang w:eastAsia="zh-CN"/>
              </w:rPr>
            </w:pPr>
            <w:r w:rsidRPr="00F511A5">
              <w:rPr>
                <w:lang w:eastAsia="zh-CN"/>
              </w:rPr>
              <w:t>SL-</w:t>
            </w:r>
            <w:proofErr w:type="spellStart"/>
            <w:proofErr w:type="gramStart"/>
            <w:r w:rsidRPr="00F511A5">
              <w:rPr>
                <w:lang w:eastAsia="zh-CN"/>
              </w:rPr>
              <w:t>PreconfigurationNR</w:t>
            </w:r>
            <w:proofErr w:type="spellEnd"/>
            <w:r w:rsidRPr="00F511A5">
              <w:rPr>
                <w:lang w:eastAsia="zh-CN"/>
              </w:rPr>
              <w:t xml:space="preserve">  included</w:t>
            </w:r>
            <w:proofErr w:type="gramEnd"/>
            <w:r w:rsidRPr="00F511A5">
              <w:rPr>
                <w:lang w:eastAsia="zh-CN"/>
              </w:rPr>
              <w:t xml:space="preserve"> in V2X data policy over PC5 is defined in Table 12.1.5.1.3.3-1</w:t>
            </w:r>
          </w:p>
        </w:tc>
        <w:tc>
          <w:tcPr>
            <w:tcW w:w="3075" w:type="dxa"/>
            <w:tcBorders>
              <w:top w:val="single" w:sz="4" w:space="0" w:color="auto"/>
              <w:left w:val="single" w:sz="4" w:space="0" w:color="auto"/>
              <w:bottom w:val="single" w:sz="4" w:space="0" w:color="auto"/>
              <w:right w:val="single" w:sz="4" w:space="0" w:color="auto"/>
            </w:tcBorders>
          </w:tcPr>
          <w:p w14:paraId="09C53ED8" w14:textId="77777777" w:rsidR="0063646B" w:rsidRPr="00F511A5" w:rsidRDefault="0063646B" w:rsidP="00191392">
            <w:pPr>
              <w:rPr>
                <w:lang w:eastAsia="zh-CN"/>
              </w:rPr>
            </w:pPr>
          </w:p>
        </w:tc>
      </w:tr>
    </w:tbl>
    <w:p w14:paraId="398E7B82" w14:textId="77777777" w:rsidR="0063646B" w:rsidRPr="00F511A5" w:rsidRDefault="0063646B" w:rsidP="0063646B">
      <w:pPr>
        <w:rPr>
          <w:lang w:eastAsia="zh-CN"/>
        </w:rPr>
      </w:pPr>
    </w:p>
    <w:p w14:paraId="2A24F023" w14:textId="77777777" w:rsidR="0063646B" w:rsidRPr="00F511A5" w:rsidRDefault="0063646B" w:rsidP="0063646B">
      <w:pPr>
        <w:pStyle w:val="H6"/>
      </w:pPr>
      <w:r w:rsidRPr="00F511A5">
        <w:t>Preamble:</w:t>
      </w:r>
    </w:p>
    <w:p w14:paraId="661D343F" w14:textId="77777777" w:rsidR="0063646B" w:rsidRPr="00F511A5" w:rsidRDefault="0063646B" w:rsidP="0063646B">
      <w:pPr>
        <w:pStyle w:val="B10"/>
        <w:rPr>
          <w:lang w:eastAsia="zh-CN"/>
        </w:rPr>
      </w:pPr>
      <w:r w:rsidRPr="00F511A5">
        <w:t>-</w:t>
      </w:r>
      <w:r w:rsidRPr="00F511A5">
        <w:tab/>
        <w:t>The UE is in state 4-A as defined in TS 38.508-1 [4], subclause 4.4A</w:t>
      </w:r>
      <w:r w:rsidRPr="00F511A5">
        <w:rPr>
          <w:lang w:eastAsia="zh-CN"/>
        </w:rPr>
        <w:t>,</w:t>
      </w:r>
      <w:r w:rsidRPr="00F511A5">
        <w:t xml:space="preserve"> using generic procedure parameter </w:t>
      </w:r>
      <w:proofErr w:type="spellStart"/>
      <w:r w:rsidRPr="00F511A5">
        <w:t>Sidelink</w:t>
      </w:r>
      <w:proofErr w:type="spellEnd"/>
      <w:r w:rsidRPr="00F511A5">
        <w:t xml:space="preserve"> (On), Cast Type (Unicast), GNSS Sync (On)</w:t>
      </w:r>
      <w:r w:rsidRPr="00F511A5">
        <w:rPr>
          <w:lang w:eastAsia="zh-CN"/>
        </w:rPr>
        <w:t xml:space="preserve"> using UE initiated unicast mode NR </w:t>
      </w:r>
      <w:proofErr w:type="spellStart"/>
      <w:r w:rsidRPr="00F511A5">
        <w:rPr>
          <w:lang w:eastAsia="zh-CN"/>
        </w:rPr>
        <w:t>sidelink</w:t>
      </w:r>
      <w:proofErr w:type="spellEnd"/>
      <w:r w:rsidRPr="00F511A5">
        <w:rPr>
          <w:lang w:eastAsia="zh-CN"/>
        </w:rPr>
        <w:t xml:space="preserve"> communication procedure in subclause 4.9.22</w:t>
      </w:r>
      <w:r w:rsidRPr="00F511A5">
        <w:t>.</w:t>
      </w:r>
    </w:p>
    <w:p w14:paraId="096A444F" w14:textId="77777777" w:rsidR="0063646B" w:rsidRPr="00F511A5" w:rsidRDefault="0063646B" w:rsidP="0063646B">
      <w:pPr>
        <w:pStyle w:val="H6"/>
        <w:rPr>
          <w:lang w:eastAsia="zh-CN"/>
        </w:rPr>
      </w:pPr>
      <w:r w:rsidRPr="00F511A5">
        <w:rPr>
          <w:lang w:eastAsia="zh-CN"/>
        </w:rPr>
        <w:lastRenderedPageBreak/>
        <w:t>12.1.5.1.3.2</w:t>
      </w:r>
      <w:r w:rsidRPr="00F511A5">
        <w:tab/>
        <w:t>Test procedure sequence</w:t>
      </w:r>
    </w:p>
    <w:p w14:paraId="4CCB41FF" w14:textId="77777777" w:rsidR="0063646B" w:rsidRPr="00F511A5" w:rsidRDefault="0063646B" w:rsidP="0063646B">
      <w:pPr>
        <w:pStyle w:val="TH"/>
      </w:pPr>
      <w:r w:rsidRPr="00F511A5">
        <w:t xml:space="preserve">Table </w:t>
      </w:r>
      <w:r w:rsidRPr="00F511A5">
        <w:rPr>
          <w:lang w:eastAsia="zh-CN"/>
        </w:rPr>
        <w:t>12.1.5.1.3.</w:t>
      </w:r>
      <w:r w:rsidRPr="00F511A5">
        <w:t>2-1: Main behaviour</w:t>
      </w:r>
    </w:p>
    <w:tbl>
      <w:tblPr>
        <w:tblW w:w="9600" w:type="dxa"/>
        <w:tblLayout w:type="fixed"/>
        <w:tblLook w:val="04A0" w:firstRow="1" w:lastRow="0" w:firstColumn="1" w:lastColumn="0" w:noHBand="0" w:noVBand="1"/>
      </w:tblPr>
      <w:tblGrid>
        <w:gridCol w:w="533"/>
        <w:gridCol w:w="3966"/>
        <w:gridCol w:w="709"/>
        <w:gridCol w:w="2975"/>
        <w:gridCol w:w="567"/>
        <w:gridCol w:w="850"/>
      </w:tblGrid>
      <w:tr w:rsidR="0063646B" w:rsidRPr="00F511A5" w14:paraId="6AFA5C8E" w14:textId="77777777" w:rsidTr="005D5A2A">
        <w:tc>
          <w:tcPr>
            <w:tcW w:w="533" w:type="dxa"/>
            <w:tcBorders>
              <w:top w:val="single" w:sz="4" w:space="0" w:color="auto"/>
              <w:left w:val="single" w:sz="4" w:space="0" w:color="auto"/>
              <w:bottom w:val="nil"/>
              <w:right w:val="single" w:sz="4" w:space="0" w:color="auto"/>
            </w:tcBorders>
            <w:hideMark/>
          </w:tcPr>
          <w:p w14:paraId="2CAFAF6D" w14:textId="77777777" w:rsidR="0063646B" w:rsidRPr="00F511A5" w:rsidRDefault="0063646B" w:rsidP="00191392">
            <w:pPr>
              <w:pStyle w:val="TAH"/>
              <w:rPr>
                <w:lang w:eastAsia="zh-CN"/>
              </w:rPr>
            </w:pPr>
            <w:r w:rsidRPr="00F511A5">
              <w:rPr>
                <w:lang w:eastAsia="zh-CN"/>
              </w:rPr>
              <w:t>St</w:t>
            </w:r>
          </w:p>
        </w:tc>
        <w:tc>
          <w:tcPr>
            <w:tcW w:w="3966" w:type="dxa"/>
            <w:tcBorders>
              <w:top w:val="single" w:sz="4" w:space="0" w:color="auto"/>
              <w:left w:val="single" w:sz="4" w:space="0" w:color="auto"/>
              <w:bottom w:val="nil"/>
              <w:right w:val="single" w:sz="4" w:space="0" w:color="auto"/>
            </w:tcBorders>
            <w:hideMark/>
          </w:tcPr>
          <w:p w14:paraId="6AE9AFA1" w14:textId="77777777" w:rsidR="0063646B" w:rsidRPr="00F511A5" w:rsidRDefault="0063646B" w:rsidP="00191392">
            <w:pPr>
              <w:pStyle w:val="TAH"/>
              <w:rPr>
                <w:lang w:eastAsia="zh-CN"/>
              </w:rPr>
            </w:pPr>
            <w:r w:rsidRPr="00F511A5">
              <w:rPr>
                <w:lang w:eastAsia="zh-CN"/>
              </w:rPr>
              <w:t>Procedure</w:t>
            </w:r>
          </w:p>
        </w:tc>
        <w:tc>
          <w:tcPr>
            <w:tcW w:w="3684" w:type="dxa"/>
            <w:gridSpan w:val="2"/>
            <w:tcBorders>
              <w:top w:val="single" w:sz="4" w:space="0" w:color="auto"/>
              <w:left w:val="single" w:sz="4" w:space="0" w:color="auto"/>
              <w:bottom w:val="nil"/>
              <w:right w:val="single" w:sz="4" w:space="0" w:color="auto"/>
            </w:tcBorders>
            <w:hideMark/>
          </w:tcPr>
          <w:p w14:paraId="220394D3" w14:textId="77777777" w:rsidR="0063646B" w:rsidRPr="00F511A5" w:rsidRDefault="0063646B" w:rsidP="00191392">
            <w:pPr>
              <w:pStyle w:val="TAH"/>
              <w:rPr>
                <w:lang w:eastAsia="zh-CN"/>
              </w:rPr>
            </w:pPr>
            <w:r w:rsidRPr="00F511A5">
              <w:rPr>
                <w:lang w:eastAsia="zh-CN"/>
              </w:rPr>
              <w:t>Message Sequence</w:t>
            </w:r>
          </w:p>
        </w:tc>
        <w:tc>
          <w:tcPr>
            <w:tcW w:w="567" w:type="dxa"/>
            <w:tcBorders>
              <w:top w:val="single" w:sz="4" w:space="0" w:color="auto"/>
              <w:left w:val="single" w:sz="4" w:space="0" w:color="auto"/>
              <w:bottom w:val="nil"/>
              <w:right w:val="single" w:sz="4" w:space="0" w:color="auto"/>
            </w:tcBorders>
            <w:hideMark/>
          </w:tcPr>
          <w:p w14:paraId="7E711454" w14:textId="77777777" w:rsidR="0063646B" w:rsidRPr="00F511A5" w:rsidRDefault="0063646B" w:rsidP="00191392">
            <w:pPr>
              <w:pStyle w:val="TAH"/>
              <w:rPr>
                <w:lang w:eastAsia="zh-CN"/>
              </w:rPr>
            </w:pPr>
            <w:r w:rsidRPr="00F511A5">
              <w:rPr>
                <w:lang w:eastAsia="zh-CN"/>
              </w:rPr>
              <w:t>TP</w:t>
            </w:r>
          </w:p>
        </w:tc>
        <w:tc>
          <w:tcPr>
            <w:tcW w:w="850" w:type="dxa"/>
            <w:tcBorders>
              <w:top w:val="single" w:sz="4" w:space="0" w:color="auto"/>
              <w:left w:val="single" w:sz="4" w:space="0" w:color="auto"/>
              <w:bottom w:val="nil"/>
              <w:right w:val="single" w:sz="4" w:space="0" w:color="auto"/>
            </w:tcBorders>
            <w:hideMark/>
          </w:tcPr>
          <w:p w14:paraId="5325C4C3" w14:textId="77777777" w:rsidR="0063646B" w:rsidRPr="00F511A5" w:rsidRDefault="0063646B" w:rsidP="00191392">
            <w:pPr>
              <w:pStyle w:val="TAH"/>
              <w:rPr>
                <w:lang w:eastAsia="zh-CN"/>
              </w:rPr>
            </w:pPr>
            <w:r w:rsidRPr="00F511A5">
              <w:rPr>
                <w:lang w:eastAsia="zh-CN"/>
              </w:rPr>
              <w:t>Verdict</w:t>
            </w:r>
          </w:p>
        </w:tc>
      </w:tr>
      <w:tr w:rsidR="0063646B" w:rsidRPr="00F511A5" w14:paraId="3FF56F0A" w14:textId="77777777" w:rsidTr="005D5A2A">
        <w:tc>
          <w:tcPr>
            <w:tcW w:w="533" w:type="dxa"/>
            <w:tcBorders>
              <w:top w:val="nil"/>
              <w:left w:val="single" w:sz="4" w:space="0" w:color="auto"/>
              <w:bottom w:val="single" w:sz="4" w:space="0" w:color="auto"/>
              <w:right w:val="single" w:sz="4" w:space="0" w:color="auto"/>
            </w:tcBorders>
          </w:tcPr>
          <w:p w14:paraId="21BDAD1F" w14:textId="77777777" w:rsidR="0063646B" w:rsidRPr="00F511A5" w:rsidRDefault="0063646B" w:rsidP="00191392">
            <w:pPr>
              <w:pStyle w:val="TAH"/>
              <w:rPr>
                <w:lang w:eastAsia="zh-CN"/>
              </w:rPr>
            </w:pPr>
          </w:p>
        </w:tc>
        <w:tc>
          <w:tcPr>
            <w:tcW w:w="3966" w:type="dxa"/>
            <w:tcBorders>
              <w:top w:val="nil"/>
              <w:left w:val="single" w:sz="4" w:space="0" w:color="auto"/>
              <w:bottom w:val="single" w:sz="4" w:space="0" w:color="auto"/>
              <w:right w:val="single" w:sz="4" w:space="0" w:color="auto"/>
            </w:tcBorders>
          </w:tcPr>
          <w:p w14:paraId="04A749B8" w14:textId="77777777" w:rsidR="0063646B" w:rsidRPr="00F511A5" w:rsidRDefault="0063646B" w:rsidP="00191392">
            <w:pPr>
              <w:pStyle w:val="TAH"/>
              <w:rPr>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0C3C7F3" w14:textId="77777777" w:rsidR="0063646B" w:rsidRPr="00F511A5" w:rsidRDefault="0063646B" w:rsidP="00191392">
            <w:pPr>
              <w:pStyle w:val="TAH"/>
              <w:rPr>
                <w:lang w:eastAsia="zh-CN"/>
              </w:rPr>
            </w:pPr>
            <w:r w:rsidRPr="00F511A5">
              <w:rPr>
                <w:lang w:eastAsia="zh-CN"/>
              </w:rPr>
              <w:t>U - S</w:t>
            </w:r>
          </w:p>
        </w:tc>
        <w:tc>
          <w:tcPr>
            <w:tcW w:w="2975" w:type="dxa"/>
            <w:tcBorders>
              <w:top w:val="single" w:sz="4" w:space="0" w:color="auto"/>
              <w:left w:val="single" w:sz="4" w:space="0" w:color="auto"/>
              <w:bottom w:val="single" w:sz="4" w:space="0" w:color="auto"/>
              <w:right w:val="single" w:sz="4" w:space="0" w:color="auto"/>
            </w:tcBorders>
            <w:hideMark/>
          </w:tcPr>
          <w:p w14:paraId="11DA8049" w14:textId="77777777" w:rsidR="0063646B" w:rsidRPr="00F511A5" w:rsidRDefault="0063646B" w:rsidP="00191392">
            <w:pPr>
              <w:pStyle w:val="TAH"/>
              <w:rPr>
                <w:lang w:eastAsia="zh-CN"/>
              </w:rPr>
            </w:pPr>
            <w:r w:rsidRPr="00F511A5">
              <w:rPr>
                <w:lang w:eastAsia="zh-CN"/>
              </w:rPr>
              <w:t>Message</w:t>
            </w:r>
          </w:p>
        </w:tc>
        <w:tc>
          <w:tcPr>
            <w:tcW w:w="567" w:type="dxa"/>
            <w:tcBorders>
              <w:top w:val="nil"/>
              <w:left w:val="single" w:sz="4" w:space="0" w:color="auto"/>
              <w:bottom w:val="single" w:sz="4" w:space="0" w:color="auto"/>
              <w:right w:val="single" w:sz="4" w:space="0" w:color="auto"/>
            </w:tcBorders>
          </w:tcPr>
          <w:p w14:paraId="06781D2E" w14:textId="77777777" w:rsidR="0063646B" w:rsidRPr="00F511A5" w:rsidRDefault="0063646B" w:rsidP="00191392">
            <w:pPr>
              <w:pStyle w:val="TAH"/>
              <w:rPr>
                <w:lang w:eastAsia="zh-CN"/>
              </w:rPr>
            </w:pPr>
          </w:p>
        </w:tc>
        <w:tc>
          <w:tcPr>
            <w:tcW w:w="850" w:type="dxa"/>
            <w:tcBorders>
              <w:top w:val="nil"/>
              <w:left w:val="single" w:sz="4" w:space="0" w:color="auto"/>
              <w:bottom w:val="single" w:sz="4" w:space="0" w:color="auto"/>
              <w:right w:val="single" w:sz="4" w:space="0" w:color="auto"/>
            </w:tcBorders>
          </w:tcPr>
          <w:p w14:paraId="49042B14" w14:textId="77777777" w:rsidR="0063646B" w:rsidRPr="00F511A5" w:rsidRDefault="0063646B" w:rsidP="00191392">
            <w:pPr>
              <w:pStyle w:val="TAH"/>
              <w:rPr>
                <w:lang w:eastAsia="zh-CN"/>
              </w:rPr>
            </w:pPr>
          </w:p>
        </w:tc>
      </w:tr>
      <w:tr w:rsidR="0063646B" w:rsidRPr="00F511A5" w14:paraId="473C77DE" w14:textId="77777777" w:rsidTr="005D5A2A">
        <w:tc>
          <w:tcPr>
            <w:tcW w:w="533" w:type="dxa"/>
            <w:tcBorders>
              <w:top w:val="single" w:sz="4" w:space="0" w:color="auto"/>
              <w:left w:val="single" w:sz="4" w:space="0" w:color="auto"/>
              <w:bottom w:val="single" w:sz="6" w:space="0" w:color="auto"/>
              <w:right w:val="single" w:sz="6" w:space="0" w:color="auto"/>
            </w:tcBorders>
            <w:hideMark/>
          </w:tcPr>
          <w:p w14:paraId="45B1A521" w14:textId="77777777" w:rsidR="0063646B" w:rsidRPr="00F511A5" w:rsidRDefault="0063646B" w:rsidP="00191392">
            <w:pPr>
              <w:pStyle w:val="TAC"/>
              <w:rPr>
                <w:lang w:eastAsia="zh-CN"/>
              </w:rPr>
            </w:pPr>
            <w:r w:rsidRPr="00F511A5">
              <w:rPr>
                <w:lang w:eastAsia="zh-CN"/>
              </w:rPr>
              <w:t>1</w:t>
            </w:r>
          </w:p>
        </w:tc>
        <w:tc>
          <w:tcPr>
            <w:tcW w:w="3966" w:type="dxa"/>
            <w:tcBorders>
              <w:top w:val="single" w:sz="4" w:space="0" w:color="auto"/>
              <w:left w:val="single" w:sz="6" w:space="0" w:color="auto"/>
              <w:bottom w:val="single" w:sz="6" w:space="0" w:color="auto"/>
              <w:right w:val="single" w:sz="6" w:space="0" w:color="auto"/>
            </w:tcBorders>
            <w:hideMark/>
          </w:tcPr>
          <w:p w14:paraId="4B18BC4D" w14:textId="77777777" w:rsidR="0063646B" w:rsidRPr="00F511A5" w:rsidRDefault="0063646B" w:rsidP="00191392">
            <w:pPr>
              <w:pStyle w:val="TAL"/>
              <w:rPr>
                <w:lang w:eastAsia="zh-CN"/>
              </w:rPr>
            </w:pPr>
            <w:r w:rsidRPr="00F511A5">
              <w:rPr>
                <w:lang w:eastAsia="zh-CN"/>
              </w:rPr>
              <w:t>UE is configured by upper layer to configure SL CSI-RS resource to NR-SS-UE1.</w:t>
            </w:r>
          </w:p>
          <w:p w14:paraId="0EFCC399" w14:textId="77777777" w:rsidR="0063646B" w:rsidRPr="00F511A5" w:rsidRDefault="0063646B" w:rsidP="00191392">
            <w:pPr>
              <w:pStyle w:val="TAL"/>
              <w:rPr>
                <w:lang w:eastAsia="zh-CN"/>
              </w:rPr>
            </w:pPr>
            <w:r w:rsidRPr="00F511A5">
              <w:rPr>
                <w:lang w:eastAsia="zh-CN"/>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hideMark/>
          </w:tcPr>
          <w:p w14:paraId="11E86E18" w14:textId="77777777" w:rsidR="0063646B" w:rsidRPr="00F511A5" w:rsidRDefault="0063646B" w:rsidP="00191392">
            <w:pPr>
              <w:pStyle w:val="TAL"/>
              <w:rPr>
                <w:lang w:eastAsia="zh-CN"/>
              </w:rPr>
            </w:pPr>
            <w:r w:rsidRPr="00F511A5">
              <w:rPr>
                <w:lang w:eastAsia="zh-CN"/>
              </w:rPr>
              <w:t>-</w:t>
            </w:r>
          </w:p>
        </w:tc>
        <w:tc>
          <w:tcPr>
            <w:tcW w:w="2975" w:type="dxa"/>
            <w:tcBorders>
              <w:top w:val="single" w:sz="4" w:space="0" w:color="auto"/>
              <w:left w:val="single" w:sz="6" w:space="0" w:color="auto"/>
              <w:bottom w:val="single" w:sz="6" w:space="0" w:color="auto"/>
              <w:right w:val="single" w:sz="6" w:space="0" w:color="auto"/>
            </w:tcBorders>
          </w:tcPr>
          <w:p w14:paraId="1CD45A53" w14:textId="77777777" w:rsidR="0063646B" w:rsidRPr="00F511A5" w:rsidRDefault="0063646B" w:rsidP="00191392">
            <w:pPr>
              <w:pStyle w:val="TAL"/>
              <w:rPr>
                <w:lang w:eastAsia="zh-CN"/>
              </w:rPr>
            </w:pPr>
            <w:r w:rsidRPr="00F511A5">
              <w:rPr>
                <w:lang w:eastAsia="zh-CN"/>
              </w:rPr>
              <w:t>-</w:t>
            </w:r>
          </w:p>
        </w:tc>
        <w:tc>
          <w:tcPr>
            <w:tcW w:w="567" w:type="dxa"/>
            <w:tcBorders>
              <w:top w:val="single" w:sz="4" w:space="0" w:color="auto"/>
              <w:left w:val="single" w:sz="6" w:space="0" w:color="auto"/>
              <w:bottom w:val="single" w:sz="6" w:space="0" w:color="auto"/>
              <w:right w:val="single" w:sz="6" w:space="0" w:color="auto"/>
            </w:tcBorders>
          </w:tcPr>
          <w:p w14:paraId="1999E032" w14:textId="77777777" w:rsidR="0063646B" w:rsidRPr="00F511A5" w:rsidRDefault="0063646B" w:rsidP="00191392">
            <w:pPr>
              <w:pStyle w:val="TAL"/>
              <w:rPr>
                <w:lang w:eastAsia="zh-CN"/>
              </w:rPr>
            </w:pPr>
            <w:r w:rsidRPr="00F511A5">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3F3AA0ED" w14:textId="77777777" w:rsidR="0063646B" w:rsidRPr="00F511A5" w:rsidRDefault="0063646B" w:rsidP="00191392">
            <w:pPr>
              <w:pStyle w:val="TAL"/>
              <w:rPr>
                <w:lang w:eastAsia="zh-CN"/>
              </w:rPr>
            </w:pPr>
            <w:r w:rsidRPr="00F511A5">
              <w:rPr>
                <w:lang w:eastAsia="zh-CN"/>
              </w:rPr>
              <w:t>-</w:t>
            </w:r>
          </w:p>
        </w:tc>
      </w:tr>
      <w:tr w:rsidR="0063646B" w:rsidRPr="00F511A5" w14:paraId="615AAF1A" w14:textId="77777777" w:rsidTr="005D5A2A">
        <w:tc>
          <w:tcPr>
            <w:tcW w:w="533" w:type="dxa"/>
            <w:tcBorders>
              <w:top w:val="single" w:sz="4" w:space="0" w:color="auto"/>
              <w:left w:val="single" w:sz="4" w:space="0" w:color="auto"/>
              <w:bottom w:val="single" w:sz="6" w:space="0" w:color="auto"/>
              <w:right w:val="single" w:sz="6" w:space="0" w:color="auto"/>
            </w:tcBorders>
            <w:hideMark/>
          </w:tcPr>
          <w:p w14:paraId="75CF5C55" w14:textId="77777777" w:rsidR="0063646B" w:rsidRPr="00F511A5" w:rsidRDefault="0063646B" w:rsidP="00191392">
            <w:pPr>
              <w:pStyle w:val="TAC"/>
              <w:rPr>
                <w:lang w:eastAsia="zh-CN"/>
              </w:rPr>
            </w:pPr>
            <w:r w:rsidRPr="00F511A5">
              <w:rPr>
                <w:lang w:eastAsia="zh-CN"/>
              </w:rPr>
              <w:t>2</w:t>
            </w:r>
          </w:p>
        </w:tc>
        <w:tc>
          <w:tcPr>
            <w:tcW w:w="3966" w:type="dxa"/>
            <w:tcBorders>
              <w:top w:val="single" w:sz="4" w:space="0" w:color="auto"/>
              <w:left w:val="single" w:sz="6" w:space="0" w:color="auto"/>
              <w:bottom w:val="single" w:sz="6" w:space="0" w:color="auto"/>
              <w:right w:val="single" w:sz="6" w:space="0" w:color="auto"/>
            </w:tcBorders>
            <w:hideMark/>
          </w:tcPr>
          <w:p w14:paraId="2F161D2B" w14:textId="77777777" w:rsidR="0063646B" w:rsidRPr="00F511A5" w:rsidRDefault="0063646B" w:rsidP="00191392">
            <w:pPr>
              <w:pStyle w:val="TAL"/>
              <w:rPr>
                <w:lang w:eastAsia="zh-CN"/>
              </w:rPr>
            </w:pPr>
            <w:r w:rsidRPr="00F511A5">
              <w:rPr>
                <w:lang w:eastAsia="zh-CN"/>
              </w:rPr>
              <w:t xml:space="preserve">Check: Does UE send a </w:t>
            </w:r>
            <w:proofErr w:type="spellStart"/>
            <w:r w:rsidRPr="00F511A5">
              <w:rPr>
                <w:i/>
                <w:lang w:eastAsia="zh-CN"/>
              </w:rPr>
              <w:t>RRCReconfigurationSidelink</w:t>
            </w:r>
            <w:proofErr w:type="spellEnd"/>
            <w:r w:rsidRPr="00F511A5">
              <w:rPr>
                <w:lang w:eastAsia="zh-CN"/>
              </w:rPr>
              <w:t xml:space="preserve"> message including </w:t>
            </w:r>
            <w:proofErr w:type="spellStart"/>
            <w:r w:rsidRPr="00F511A5">
              <w:rPr>
                <w:lang w:eastAsia="zh-CN"/>
              </w:rPr>
              <w:t>sl</w:t>
            </w:r>
            <w:proofErr w:type="spellEnd"/>
            <w:r w:rsidRPr="00F511A5">
              <w:rPr>
                <w:lang w:eastAsia="zh-CN"/>
              </w:rPr>
              <w:t>-CSI-RS-Config?</w:t>
            </w:r>
          </w:p>
        </w:tc>
        <w:tc>
          <w:tcPr>
            <w:tcW w:w="709" w:type="dxa"/>
            <w:tcBorders>
              <w:top w:val="single" w:sz="4" w:space="0" w:color="auto"/>
              <w:left w:val="single" w:sz="6" w:space="0" w:color="auto"/>
              <w:bottom w:val="single" w:sz="6" w:space="0" w:color="auto"/>
              <w:right w:val="single" w:sz="6" w:space="0" w:color="auto"/>
            </w:tcBorders>
            <w:hideMark/>
          </w:tcPr>
          <w:p w14:paraId="7E69D0DC" w14:textId="77777777" w:rsidR="0063646B" w:rsidRPr="00F511A5" w:rsidRDefault="0063646B" w:rsidP="00191392">
            <w:pPr>
              <w:pStyle w:val="TAL"/>
              <w:rPr>
                <w:lang w:eastAsia="zh-CN"/>
              </w:rPr>
            </w:pPr>
            <w:r w:rsidRPr="00F511A5">
              <w:rPr>
                <w:rFonts w:eastAsia="等线"/>
                <w:lang w:eastAsia="zh-CN"/>
              </w:rPr>
              <w:t>--&gt;</w:t>
            </w:r>
          </w:p>
        </w:tc>
        <w:tc>
          <w:tcPr>
            <w:tcW w:w="2975" w:type="dxa"/>
            <w:tcBorders>
              <w:top w:val="single" w:sz="4" w:space="0" w:color="auto"/>
              <w:left w:val="single" w:sz="6" w:space="0" w:color="auto"/>
              <w:bottom w:val="single" w:sz="6" w:space="0" w:color="auto"/>
              <w:right w:val="single" w:sz="6" w:space="0" w:color="auto"/>
            </w:tcBorders>
            <w:hideMark/>
          </w:tcPr>
          <w:p w14:paraId="3C7E8ABF" w14:textId="77777777" w:rsidR="0063646B" w:rsidRPr="00F511A5" w:rsidRDefault="0063646B" w:rsidP="00191392">
            <w:pPr>
              <w:pStyle w:val="TAL"/>
              <w:rPr>
                <w:lang w:eastAsia="zh-CN"/>
              </w:rPr>
            </w:pPr>
            <w:r w:rsidRPr="00F511A5">
              <w:rPr>
                <w:iCs/>
                <w:lang w:eastAsia="zh-CN"/>
              </w:rPr>
              <w:t xml:space="preserve">PC5 </w:t>
            </w:r>
            <w:proofErr w:type="spellStart"/>
            <w:r w:rsidRPr="00F511A5">
              <w:rPr>
                <w:iCs/>
                <w:lang w:eastAsia="zh-CN"/>
              </w:rPr>
              <w:t>RRC</w:t>
            </w:r>
            <w:proofErr w:type="spellEnd"/>
            <w:r w:rsidRPr="00F511A5">
              <w:rPr>
                <w:iCs/>
                <w:lang w:eastAsia="zh-CN"/>
              </w:rPr>
              <w:t xml:space="preserve">: </w:t>
            </w:r>
            <w:proofErr w:type="spellStart"/>
            <w:r w:rsidRPr="00F511A5">
              <w:rPr>
                <w:lang w:eastAsia="zh-CN"/>
              </w:rPr>
              <w:t>RRCReconfigurationSidelink</w:t>
            </w:r>
            <w:proofErr w:type="spellEnd"/>
          </w:p>
        </w:tc>
        <w:tc>
          <w:tcPr>
            <w:tcW w:w="567" w:type="dxa"/>
            <w:tcBorders>
              <w:top w:val="single" w:sz="4" w:space="0" w:color="auto"/>
              <w:left w:val="single" w:sz="6" w:space="0" w:color="auto"/>
              <w:bottom w:val="single" w:sz="6" w:space="0" w:color="auto"/>
              <w:right w:val="single" w:sz="6" w:space="0" w:color="auto"/>
            </w:tcBorders>
            <w:hideMark/>
          </w:tcPr>
          <w:p w14:paraId="5D9DA0EB" w14:textId="77777777" w:rsidR="0063646B" w:rsidRPr="00F511A5" w:rsidRDefault="0063646B" w:rsidP="00191392">
            <w:pPr>
              <w:pStyle w:val="TAL"/>
              <w:rPr>
                <w:lang w:eastAsia="zh-CN"/>
              </w:rPr>
            </w:pPr>
            <w:r w:rsidRPr="00F511A5">
              <w:rPr>
                <w:lang w:eastAsia="zh-CN"/>
              </w:rPr>
              <w:t>1</w:t>
            </w:r>
          </w:p>
        </w:tc>
        <w:tc>
          <w:tcPr>
            <w:tcW w:w="850" w:type="dxa"/>
            <w:tcBorders>
              <w:top w:val="single" w:sz="4" w:space="0" w:color="auto"/>
              <w:left w:val="single" w:sz="6" w:space="0" w:color="auto"/>
              <w:bottom w:val="single" w:sz="6" w:space="0" w:color="auto"/>
              <w:right w:val="single" w:sz="4" w:space="0" w:color="auto"/>
            </w:tcBorders>
            <w:hideMark/>
          </w:tcPr>
          <w:p w14:paraId="033347EB" w14:textId="77777777" w:rsidR="0063646B" w:rsidRPr="00F511A5" w:rsidRDefault="0063646B" w:rsidP="00191392">
            <w:pPr>
              <w:pStyle w:val="TAL"/>
              <w:rPr>
                <w:lang w:eastAsia="zh-CN"/>
              </w:rPr>
            </w:pPr>
            <w:r w:rsidRPr="00F511A5">
              <w:rPr>
                <w:lang w:eastAsia="zh-CN"/>
              </w:rPr>
              <w:t>P</w:t>
            </w:r>
          </w:p>
        </w:tc>
      </w:tr>
      <w:tr w:rsidR="005D5A2A" w:rsidRPr="00F511A5" w14:paraId="7E602F24" w14:textId="77777777" w:rsidTr="005D5A2A">
        <w:tc>
          <w:tcPr>
            <w:tcW w:w="533" w:type="dxa"/>
            <w:tcBorders>
              <w:top w:val="single" w:sz="4" w:space="0" w:color="auto"/>
              <w:left w:val="single" w:sz="4" w:space="0" w:color="auto"/>
              <w:bottom w:val="single" w:sz="6" w:space="0" w:color="auto"/>
              <w:right w:val="single" w:sz="6" w:space="0" w:color="auto"/>
            </w:tcBorders>
            <w:hideMark/>
          </w:tcPr>
          <w:p w14:paraId="6EFC6325" w14:textId="77777777" w:rsidR="005D5A2A" w:rsidRPr="00F511A5" w:rsidRDefault="005D5A2A" w:rsidP="005D5A2A">
            <w:pPr>
              <w:pStyle w:val="TAC"/>
              <w:rPr>
                <w:lang w:eastAsia="zh-CN"/>
              </w:rPr>
            </w:pPr>
            <w:r w:rsidRPr="00F511A5">
              <w:rPr>
                <w:lang w:eastAsia="zh-CN"/>
              </w:rPr>
              <w:t>3</w:t>
            </w:r>
          </w:p>
        </w:tc>
        <w:tc>
          <w:tcPr>
            <w:tcW w:w="3966" w:type="dxa"/>
            <w:tcBorders>
              <w:top w:val="single" w:sz="4" w:space="0" w:color="auto"/>
              <w:left w:val="single" w:sz="6" w:space="0" w:color="auto"/>
              <w:bottom w:val="single" w:sz="6" w:space="0" w:color="auto"/>
              <w:right w:val="single" w:sz="6" w:space="0" w:color="auto"/>
            </w:tcBorders>
            <w:hideMark/>
          </w:tcPr>
          <w:p w14:paraId="63746618" w14:textId="77777777" w:rsidR="005D5A2A" w:rsidRPr="00F511A5" w:rsidRDefault="005D5A2A" w:rsidP="005D5A2A">
            <w:pPr>
              <w:pStyle w:val="TAL"/>
              <w:rPr>
                <w:lang w:eastAsia="zh-CN"/>
              </w:rPr>
            </w:pPr>
            <w:del w:id="4" w:author="Huawei" w:date="2023-02-14T18:00:00Z">
              <w:r w:rsidRPr="00F511A5" w:rsidDel="005D5A2A">
                <w:rPr>
                  <w:lang w:eastAsia="zh-CN"/>
                </w:rPr>
                <w:delText>Check: Does UE start transmitting SL CSI-RS?</w:delText>
              </w:r>
            </w:del>
            <w:ins w:id="5" w:author="Huawei" w:date="2023-02-14T18:00:00Z">
              <w:r>
                <w:rPr>
                  <w:lang w:eastAsia="zh-CN"/>
                </w:rPr>
                <w:t>Void</w:t>
              </w:r>
            </w:ins>
          </w:p>
        </w:tc>
        <w:tc>
          <w:tcPr>
            <w:tcW w:w="709" w:type="dxa"/>
            <w:tcBorders>
              <w:top w:val="single" w:sz="4" w:space="0" w:color="auto"/>
              <w:left w:val="single" w:sz="6" w:space="0" w:color="auto"/>
              <w:bottom w:val="single" w:sz="6" w:space="0" w:color="auto"/>
              <w:right w:val="single" w:sz="6" w:space="0" w:color="auto"/>
            </w:tcBorders>
            <w:hideMark/>
          </w:tcPr>
          <w:p w14:paraId="037D970A" w14:textId="77777777" w:rsidR="005D5A2A" w:rsidRPr="00F511A5" w:rsidRDefault="005D5A2A" w:rsidP="005D5A2A">
            <w:pPr>
              <w:pStyle w:val="TAL"/>
              <w:rPr>
                <w:rFonts w:eastAsia="等线"/>
                <w:lang w:eastAsia="zh-CN"/>
              </w:rPr>
            </w:pPr>
            <w:ins w:id="6" w:author="Huawei" w:date="2023-02-14T18:00:00Z">
              <w:r w:rsidRPr="00F511A5">
                <w:rPr>
                  <w:lang w:eastAsia="zh-CN"/>
                </w:rPr>
                <w:t>-</w:t>
              </w:r>
            </w:ins>
            <w:del w:id="7" w:author="Huawei" w:date="2023-02-14T18:00:00Z">
              <w:r w:rsidRPr="00F511A5" w:rsidDel="005D5A2A">
                <w:rPr>
                  <w:rFonts w:eastAsia="等线"/>
                  <w:lang w:eastAsia="zh-CN"/>
                </w:rPr>
                <w:delText>--&gt;</w:delText>
              </w:r>
            </w:del>
          </w:p>
        </w:tc>
        <w:tc>
          <w:tcPr>
            <w:tcW w:w="2975" w:type="dxa"/>
            <w:tcBorders>
              <w:top w:val="single" w:sz="4" w:space="0" w:color="auto"/>
              <w:left w:val="single" w:sz="6" w:space="0" w:color="auto"/>
              <w:bottom w:val="single" w:sz="6" w:space="0" w:color="auto"/>
              <w:right w:val="single" w:sz="6" w:space="0" w:color="auto"/>
            </w:tcBorders>
          </w:tcPr>
          <w:p w14:paraId="041818D4" w14:textId="77777777" w:rsidR="005D5A2A" w:rsidRPr="00F511A5" w:rsidRDefault="005D5A2A" w:rsidP="005D5A2A">
            <w:pPr>
              <w:pStyle w:val="TAL"/>
              <w:rPr>
                <w:lang w:eastAsia="zh-CN"/>
              </w:rPr>
            </w:pPr>
            <w:r w:rsidRPr="00F511A5">
              <w:rPr>
                <w:lang w:eastAsia="zh-CN"/>
              </w:rPr>
              <w:t>-</w:t>
            </w:r>
          </w:p>
        </w:tc>
        <w:tc>
          <w:tcPr>
            <w:tcW w:w="567" w:type="dxa"/>
            <w:tcBorders>
              <w:top w:val="single" w:sz="4" w:space="0" w:color="auto"/>
              <w:left w:val="single" w:sz="6" w:space="0" w:color="auto"/>
              <w:bottom w:val="single" w:sz="6" w:space="0" w:color="auto"/>
              <w:right w:val="single" w:sz="6" w:space="0" w:color="auto"/>
            </w:tcBorders>
            <w:hideMark/>
          </w:tcPr>
          <w:p w14:paraId="2B7D275A" w14:textId="77777777" w:rsidR="005D5A2A" w:rsidRPr="00F511A5" w:rsidRDefault="005D5A2A" w:rsidP="005D5A2A">
            <w:pPr>
              <w:pStyle w:val="TAL"/>
              <w:rPr>
                <w:lang w:eastAsia="zh-CN"/>
              </w:rPr>
            </w:pPr>
            <w:ins w:id="8" w:author="Huawei" w:date="2023-02-14T18:00:00Z">
              <w:r w:rsidRPr="00A44B47">
                <w:rPr>
                  <w:lang w:eastAsia="zh-CN"/>
                </w:rPr>
                <w:t>-</w:t>
              </w:r>
            </w:ins>
            <w:del w:id="9" w:author="Huawei" w:date="2023-02-14T18:00:00Z">
              <w:r w:rsidRPr="00F511A5" w:rsidDel="00F95D78">
                <w:rPr>
                  <w:lang w:eastAsia="zh-CN"/>
                </w:rPr>
                <w:delText>1</w:delText>
              </w:r>
            </w:del>
          </w:p>
        </w:tc>
        <w:tc>
          <w:tcPr>
            <w:tcW w:w="850" w:type="dxa"/>
            <w:tcBorders>
              <w:top w:val="single" w:sz="4" w:space="0" w:color="auto"/>
              <w:left w:val="single" w:sz="6" w:space="0" w:color="auto"/>
              <w:bottom w:val="single" w:sz="6" w:space="0" w:color="auto"/>
              <w:right w:val="single" w:sz="4" w:space="0" w:color="auto"/>
            </w:tcBorders>
            <w:hideMark/>
          </w:tcPr>
          <w:p w14:paraId="7B5B7338" w14:textId="77777777" w:rsidR="005D5A2A" w:rsidRPr="00F511A5" w:rsidRDefault="005D5A2A" w:rsidP="005D5A2A">
            <w:pPr>
              <w:pStyle w:val="TAL"/>
              <w:rPr>
                <w:lang w:eastAsia="zh-CN"/>
              </w:rPr>
            </w:pPr>
            <w:ins w:id="10" w:author="Huawei" w:date="2023-02-14T18:00:00Z">
              <w:r w:rsidRPr="00A44B47">
                <w:rPr>
                  <w:lang w:eastAsia="zh-CN"/>
                </w:rPr>
                <w:t>-</w:t>
              </w:r>
            </w:ins>
            <w:del w:id="11" w:author="Huawei" w:date="2023-02-14T18:00:00Z">
              <w:r w:rsidRPr="00F511A5" w:rsidDel="00F95D78">
                <w:rPr>
                  <w:lang w:eastAsia="zh-CN"/>
                </w:rPr>
                <w:delText>P</w:delText>
              </w:r>
            </w:del>
          </w:p>
        </w:tc>
      </w:tr>
      <w:tr w:rsidR="0063646B" w:rsidRPr="00F511A5" w14:paraId="628E6D8E" w14:textId="77777777" w:rsidTr="005D5A2A">
        <w:tc>
          <w:tcPr>
            <w:tcW w:w="533" w:type="dxa"/>
            <w:tcBorders>
              <w:top w:val="single" w:sz="4" w:space="0" w:color="auto"/>
              <w:left w:val="single" w:sz="4" w:space="0" w:color="auto"/>
              <w:bottom w:val="single" w:sz="6" w:space="0" w:color="auto"/>
              <w:right w:val="single" w:sz="6" w:space="0" w:color="auto"/>
            </w:tcBorders>
            <w:hideMark/>
          </w:tcPr>
          <w:p w14:paraId="4AFD6566" w14:textId="77777777" w:rsidR="0063646B" w:rsidRPr="00F511A5" w:rsidRDefault="0063646B" w:rsidP="00191392">
            <w:pPr>
              <w:pStyle w:val="TAC"/>
              <w:rPr>
                <w:lang w:eastAsia="zh-CN"/>
              </w:rPr>
            </w:pPr>
            <w:r w:rsidRPr="00F511A5">
              <w:rPr>
                <w:lang w:eastAsia="zh-CN"/>
              </w:rPr>
              <w:t>4</w:t>
            </w:r>
          </w:p>
        </w:tc>
        <w:tc>
          <w:tcPr>
            <w:tcW w:w="3966" w:type="dxa"/>
            <w:tcBorders>
              <w:top w:val="single" w:sz="4" w:space="0" w:color="auto"/>
              <w:left w:val="single" w:sz="6" w:space="0" w:color="auto"/>
              <w:bottom w:val="single" w:sz="6" w:space="0" w:color="auto"/>
              <w:right w:val="single" w:sz="6" w:space="0" w:color="auto"/>
            </w:tcBorders>
            <w:hideMark/>
          </w:tcPr>
          <w:p w14:paraId="7627D47D" w14:textId="77777777" w:rsidR="0063646B" w:rsidRPr="00F511A5" w:rsidRDefault="0063646B" w:rsidP="00191392">
            <w:pPr>
              <w:pStyle w:val="TAL"/>
              <w:rPr>
                <w:lang w:eastAsia="zh-CN"/>
              </w:rPr>
            </w:pPr>
            <w:r w:rsidRPr="00F511A5">
              <w:rPr>
                <w:lang w:eastAsia="zh-CN"/>
              </w:rPr>
              <w:t xml:space="preserve">NR-SS-UE1 sends a </w:t>
            </w:r>
            <w:proofErr w:type="spellStart"/>
            <w:r w:rsidRPr="00F511A5">
              <w:rPr>
                <w:lang w:eastAsia="zh-CN"/>
              </w:rPr>
              <w:t>RRCReconfigurationCompleteSidelink</w:t>
            </w:r>
            <w:proofErr w:type="spellEnd"/>
            <w:r w:rsidRPr="00F511A5">
              <w:rPr>
                <w:lang w:eastAsia="zh-CN"/>
              </w:rPr>
              <w:t xml:space="preserve"> message</w:t>
            </w:r>
          </w:p>
        </w:tc>
        <w:tc>
          <w:tcPr>
            <w:tcW w:w="709" w:type="dxa"/>
            <w:tcBorders>
              <w:top w:val="single" w:sz="4" w:space="0" w:color="auto"/>
              <w:left w:val="single" w:sz="6" w:space="0" w:color="auto"/>
              <w:bottom w:val="single" w:sz="6" w:space="0" w:color="auto"/>
              <w:right w:val="single" w:sz="6" w:space="0" w:color="auto"/>
            </w:tcBorders>
          </w:tcPr>
          <w:p w14:paraId="710FC8D3" w14:textId="77777777" w:rsidR="0063646B" w:rsidRPr="00F511A5" w:rsidRDefault="0063646B" w:rsidP="00191392">
            <w:pPr>
              <w:pStyle w:val="TAL"/>
              <w:rPr>
                <w:lang w:eastAsia="zh-CN"/>
              </w:rPr>
            </w:pPr>
            <w:r w:rsidRPr="00F511A5">
              <w:rPr>
                <w:lang w:eastAsia="zh-CN"/>
              </w:rPr>
              <w:t>&lt;--</w:t>
            </w:r>
          </w:p>
        </w:tc>
        <w:tc>
          <w:tcPr>
            <w:tcW w:w="2975" w:type="dxa"/>
            <w:tcBorders>
              <w:top w:val="single" w:sz="4" w:space="0" w:color="auto"/>
              <w:left w:val="single" w:sz="6" w:space="0" w:color="auto"/>
              <w:bottom w:val="single" w:sz="6" w:space="0" w:color="auto"/>
              <w:right w:val="single" w:sz="6" w:space="0" w:color="auto"/>
            </w:tcBorders>
            <w:hideMark/>
          </w:tcPr>
          <w:p w14:paraId="05984BF4" w14:textId="77777777" w:rsidR="0063646B" w:rsidRPr="00F511A5" w:rsidRDefault="0063646B" w:rsidP="00191392">
            <w:pPr>
              <w:pStyle w:val="TAL"/>
              <w:rPr>
                <w:iCs/>
                <w:lang w:eastAsia="zh-CN"/>
              </w:rPr>
            </w:pPr>
            <w:r w:rsidRPr="00F511A5">
              <w:rPr>
                <w:iCs/>
                <w:lang w:eastAsia="zh-CN"/>
              </w:rPr>
              <w:t xml:space="preserve">PC5 </w:t>
            </w:r>
            <w:proofErr w:type="spellStart"/>
            <w:r w:rsidRPr="00F511A5">
              <w:rPr>
                <w:iCs/>
                <w:lang w:eastAsia="zh-CN"/>
              </w:rPr>
              <w:t>RRC</w:t>
            </w:r>
            <w:proofErr w:type="spellEnd"/>
            <w:r w:rsidRPr="00F511A5">
              <w:rPr>
                <w:iCs/>
                <w:lang w:eastAsia="zh-CN"/>
              </w:rPr>
              <w:t xml:space="preserve">: </w:t>
            </w:r>
            <w:proofErr w:type="spellStart"/>
            <w:r w:rsidRPr="00F511A5">
              <w:rPr>
                <w:lang w:eastAsia="zh-CN"/>
              </w:rPr>
              <w:t>RRCReconfigurationCompleteSidelink</w:t>
            </w:r>
            <w:proofErr w:type="spellEnd"/>
          </w:p>
        </w:tc>
        <w:tc>
          <w:tcPr>
            <w:tcW w:w="567" w:type="dxa"/>
            <w:tcBorders>
              <w:top w:val="single" w:sz="4" w:space="0" w:color="auto"/>
              <w:left w:val="single" w:sz="6" w:space="0" w:color="auto"/>
              <w:bottom w:val="single" w:sz="6" w:space="0" w:color="auto"/>
              <w:right w:val="single" w:sz="6" w:space="0" w:color="auto"/>
            </w:tcBorders>
          </w:tcPr>
          <w:p w14:paraId="3EA68883" w14:textId="77777777" w:rsidR="0063646B" w:rsidRPr="00F511A5" w:rsidRDefault="0063646B" w:rsidP="00191392">
            <w:pPr>
              <w:pStyle w:val="TAL"/>
              <w:rPr>
                <w:lang w:eastAsia="zh-CN"/>
              </w:rPr>
            </w:pPr>
          </w:p>
        </w:tc>
        <w:tc>
          <w:tcPr>
            <w:tcW w:w="850" w:type="dxa"/>
            <w:tcBorders>
              <w:top w:val="single" w:sz="4" w:space="0" w:color="auto"/>
              <w:left w:val="single" w:sz="6" w:space="0" w:color="auto"/>
              <w:bottom w:val="single" w:sz="6" w:space="0" w:color="auto"/>
              <w:right w:val="single" w:sz="4" w:space="0" w:color="auto"/>
            </w:tcBorders>
          </w:tcPr>
          <w:p w14:paraId="15CFDE43" w14:textId="77777777" w:rsidR="0063646B" w:rsidRPr="00F511A5" w:rsidRDefault="0063646B" w:rsidP="00191392">
            <w:pPr>
              <w:pStyle w:val="TAL"/>
              <w:rPr>
                <w:lang w:eastAsia="zh-CN"/>
              </w:rPr>
            </w:pPr>
          </w:p>
        </w:tc>
      </w:tr>
      <w:tr w:rsidR="0063646B" w:rsidRPr="00F511A5" w14:paraId="6FA59495" w14:textId="77777777" w:rsidTr="005D5A2A">
        <w:tc>
          <w:tcPr>
            <w:tcW w:w="533" w:type="dxa"/>
            <w:tcBorders>
              <w:top w:val="single" w:sz="4" w:space="0" w:color="auto"/>
              <w:left w:val="single" w:sz="4" w:space="0" w:color="auto"/>
              <w:bottom w:val="single" w:sz="6" w:space="0" w:color="auto"/>
              <w:right w:val="single" w:sz="6" w:space="0" w:color="auto"/>
            </w:tcBorders>
            <w:hideMark/>
          </w:tcPr>
          <w:p w14:paraId="0D0DC9CA" w14:textId="77777777" w:rsidR="0063646B" w:rsidRPr="00F511A5" w:rsidRDefault="0063646B" w:rsidP="00191392">
            <w:pPr>
              <w:pStyle w:val="TAC"/>
              <w:rPr>
                <w:lang w:eastAsia="zh-CN"/>
              </w:rPr>
            </w:pPr>
            <w:r w:rsidRPr="00F511A5">
              <w:rPr>
                <w:lang w:eastAsia="zh-CN"/>
              </w:rPr>
              <w:t>5</w:t>
            </w:r>
          </w:p>
        </w:tc>
        <w:tc>
          <w:tcPr>
            <w:tcW w:w="3966" w:type="dxa"/>
            <w:tcBorders>
              <w:top w:val="single" w:sz="4" w:space="0" w:color="auto"/>
              <w:left w:val="single" w:sz="6" w:space="0" w:color="auto"/>
              <w:bottom w:val="single" w:sz="6" w:space="0" w:color="auto"/>
              <w:right w:val="single" w:sz="6" w:space="0" w:color="auto"/>
            </w:tcBorders>
            <w:hideMark/>
          </w:tcPr>
          <w:p w14:paraId="6502FEC1" w14:textId="77777777" w:rsidR="0063646B" w:rsidRPr="00F511A5" w:rsidRDefault="0063646B" w:rsidP="00191392">
            <w:pPr>
              <w:pStyle w:val="TAL"/>
              <w:rPr>
                <w:lang w:eastAsia="zh-CN"/>
              </w:rPr>
            </w:pPr>
            <w:r w:rsidRPr="00F511A5">
              <w:rPr>
                <w:lang w:eastAsia="zh-CN"/>
              </w:rPr>
              <w:t>UE is configured by upper layer to trigger SL CSI report.</w:t>
            </w:r>
          </w:p>
          <w:p w14:paraId="3EF4310B" w14:textId="77777777" w:rsidR="0063646B" w:rsidRPr="00F511A5" w:rsidRDefault="0063646B" w:rsidP="00191392">
            <w:pPr>
              <w:pStyle w:val="TAL"/>
              <w:rPr>
                <w:lang w:eastAsia="zh-CN"/>
              </w:rPr>
            </w:pPr>
            <w:r w:rsidRPr="00F511A5">
              <w:rPr>
                <w:lang w:eastAsia="zh-CN"/>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hideMark/>
          </w:tcPr>
          <w:p w14:paraId="390A414C" w14:textId="77777777" w:rsidR="0063646B" w:rsidRPr="00F511A5" w:rsidRDefault="0063646B" w:rsidP="00191392">
            <w:pPr>
              <w:pStyle w:val="TAL"/>
              <w:rPr>
                <w:lang w:eastAsia="zh-CN"/>
              </w:rPr>
            </w:pPr>
            <w:r w:rsidRPr="00F511A5">
              <w:rPr>
                <w:lang w:eastAsia="zh-CN"/>
              </w:rPr>
              <w:t>-</w:t>
            </w:r>
          </w:p>
        </w:tc>
        <w:tc>
          <w:tcPr>
            <w:tcW w:w="2975" w:type="dxa"/>
            <w:tcBorders>
              <w:top w:val="single" w:sz="4" w:space="0" w:color="auto"/>
              <w:left w:val="single" w:sz="6" w:space="0" w:color="auto"/>
              <w:bottom w:val="single" w:sz="6" w:space="0" w:color="auto"/>
              <w:right w:val="single" w:sz="6" w:space="0" w:color="auto"/>
            </w:tcBorders>
          </w:tcPr>
          <w:p w14:paraId="5977D354" w14:textId="77777777" w:rsidR="0063646B" w:rsidRPr="00F511A5" w:rsidRDefault="0063646B" w:rsidP="00191392">
            <w:pPr>
              <w:pStyle w:val="TAL"/>
              <w:rPr>
                <w:lang w:eastAsia="zh-CN"/>
              </w:rPr>
            </w:pPr>
            <w:r w:rsidRPr="00F511A5">
              <w:rPr>
                <w:lang w:eastAsia="zh-CN"/>
              </w:rPr>
              <w:t>-</w:t>
            </w:r>
          </w:p>
        </w:tc>
        <w:tc>
          <w:tcPr>
            <w:tcW w:w="567" w:type="dxa"/>
            <w:tcBorders>
              <w:top w:val="single" w:sz="4" w:space="0" w:color="auto"/>
              <w:left w:val="single" w:sz="6" w:space="0" w:color="auto"/>
              <w:bottom w:val="single" w:sz="6" w:space="0" w:color="auto"/>
              <w:right w:val="single" w:sz="6" w:space="0" w:color="auto"/>
            </w:tcBorders>
          </w:tcPr>
          <w:p w14:paraId="64F32BBC" w14:textId="77777777" w:rsidR="0063646B" w:rsidRPr="00F511A5" w:rsidRDefault="0063646B" w:rsidP="00191392">
            <w:pPr>
              <w:pStyle w:val="TAL"/>
              <w:rPr>
                <w:lang w:eastAsia="zh-CN"/>
              </w:rPr>
            </w:pPr>
            <w:r w:rsidRPr="00F511A5">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5FE1AC8D" w14:textId="77777777" w:rsidR="0063646B" w:rsidRPr="00F511A5" w:rsidRDefault="0063646B" w:rsidP="00191392">
            <w:pPr>
              <w:pStyle w:val="TAL"/>
              <w:rPr>
                <w:lang w:eastAsia="zh-CN"/>
              </w:rPr>
            </w:pPr>
            <w:r w:rsidRPr="00F511A5">
              <w:rPr>
                <w:lang w:eastAsia="zh-CN"/>
              </w:rPr>
              <w:t>-</w:t>
            </w:r>
          </w:p>
        </w:tc>
      </w:tr>
      <w:tr w:rsidR="0063646B" w:rsidRPr="00F511A5" w14:paraId="3061056C" w14:textId="77777777" w:rsidTr="005D5A2A">
        <w:tc>
          <w:tcPr>
            <w:tcW w:w="533" w:type="dxa"/>
            <w:tcBorders>
              <w:top w:val="single" w:sz="4" w:space="0" w:color="auto"/>
              <w:left w:val="single" w:sz="4" w:space="0" w:color="auto"/>
              <w:bottom w:val="single" w:sz="4" w:space="0" w:color="auto"/>
              <w:right w:val="single" w:sz="6" w:space="0" w:color="auto"/>
            </w:tcBorders>
            <w:hideMark/>
          </w:tcPr>
          <w:p w14:paraId="3E41FF88" w14:textId="77777777" w:rsidR="0063646B" w:rsidRPr="00F511A5" w:rsidRDefault="0063646B" w:rsidP="00191392">
            <w:pPr>
              <w:pStyle w:val="TAC"/>
              <w:rPr>
                <w:lang w:eastAsia="zh-CN"/>
              </w:rPr>
            </w:pPr>
            <w:r w:rsidRPr="00F511A5">
              <w:rPr>
                <w:lang w:eastAsia="zh-CN"/>
              </w:rPr>
              <w:t>6</w:t>
            </w:r>
          </w:p>
        </w:tc>
        <w:tc>
          <w:tcPr>
            <w:tcW w:w="3966" w:type="dxa"/>
            <w:tcBorders>
              <w:top w:val="single" w:sz="4" w:space="0" w:color="auto"/>
              <w:left w:val="single" w:sz="6" w:space="0" w:color="auto"/>
              <w:bottom w:val="single" w:sz="4" w:space="0" w:color="auto"/>
              <w:right w:val="single" w:sz="6" w:space="0" w:color="auto"/>
            </w:tcBorders>
            <w:hideMark/>
          </w:tcPr>
          <w:p w14:paraId="04F4D15D" w14:textId="77777777" w:rsidR="0063646B" w:rsidRPr="00F511A5" w:rsidRDefault="0063646B" w:rsidP="00191392">
            <w:pPr>
              <w:pStyle w:val="TAL"/>
              <w:rPr>
                <w:lang w:eastAsia="sv-SE"/>
              </w:rPr>
            </w:pPr>
            <w:r w:rsidRPr="00F511A5">
              <w:rPr>
                <w:lang w:eastAsia="zh-CN"/>
              </w:rPr>
              <w:t>Check: Does the UE transmit an SCI format 2-A with CSI request = “1” to trigger SL CSI report</w:t>
            </w:r>
            <w:ins w:id="12" w:author="Huawei" w:date="2023-02-14T18:01:00Z">
              <w:r w:rsidR="005D5A2A">
                <w:rPr>
                  <w:lang w:eastAsia="zh-CN"/>
                </w:rPr>
                <w:t xml:space="preserve"> and </w:t>
              </w:r>
              <w:r w:rsidR="005D5A2A" w:rsidRPr="00D70946">
                <w:rPr>
                  <w:lang w:eastAsia="zh-CN"/>
                </w:rPr>
                <w:t>start transmitting SL CSI-RS</w:t>
              </w:r>
            </w:ins>
            <w:r w:rsidRPr="00F511A5">
              <w:rPr>
                <w:lang w:eastAsia="zh-CN"/>
              </w:rPr>
              <w:t>?</w:t>
            </w:r>
          </w:p>
        </w:tc>
        <w:tc>
          <w:tcPr>
            <w:tcW w:w="709" w:type="dxa"/>
            <w:tcBorders>
              <w:top w:val="single" w:sz="4" w:space="0" w:color="auto"/>
              <w:left w:val="single" w:sz="6" w:space="0" w:color="auto"/>
              <w:bottom w:val="single" w:sz="4" w:space="0" w:color="auto"/>
              <w:right w:val="single" w:sz="6" w:space="0" w:color="auto"/>
            </w:tcBorders>
            <w:hideMark/>
          </w:tcPr>
          <w:p w14:paraId="3F107ECE" w14:textId="77777777" w:rsidR="0063646B" w:rsidRPr="00F511A5" w:rsidRDefault="0063646B" w:rsidP="00191392">
            <w:pPr>
              <w:pStyle w:val="TAL"/>
              <w:rPr>
                <w:lang w:eastAsia="zh-CN"/>
              </w:rPr>
            </w:pPr>
            <w:r w:rsidRPr="00F511A5">
              <w:rPr>
                <w:lang w:eastAsia="zh-CN"/>
              </w:rPr>
              <w:t>--&gt;</w:t>
            </w:r>
          </w:p>
        </w:tc>
        <w:tc>
          <w:tcPr>
            <w:tcW w:w="2975" w:type="dxa"/>
            <w:tcBorders>
              <w:top w:val="single" w:sz="4" w:space="0" w:color="auto"/>
              <w:left w:val="single" w:sz="6" w:space="0" w:color="auto"/>
              <w:bottom w:val="single" w:sz="4" w:space="0" w:color="auto"/>
              <w:right w:val="single" w:sz="6" w:space="0" w:color="auto"/>
            </w:tcBorders>
            <w:hideMark/>
          </w:tcPr>
          <w:p w14:paraId="76DD6A24" w14:textId="77777777" w:rsidR="0063646B" w:rsidRPr="00F511A5" w:rsidRDefault="0063646B" w:rsidP="00191392">
            <w:pPr>
              <w:pStyle w:val="TAL"/>
              <w:rPr>
                <w:lang w:eastAsia="zh-CN"/>
              </w:rPr>
            </w:pPr>
            <w:proofErr w:type="spellStart"/>
            <w:r w:rsidRPr="00F511A5">
              <w:rPr>
                <w:lang w:eastAsia="zh-CN"/>
              </w:rPr>
              <w:t>PSSCH</w:t>
            </w:r>
            <w:proofErr w:type="spellEnd"/>
            <w:r w:rsidRPr="00F511A5">
              <w:rPr>
                <w:lang w:eastAsia="zh-CN"/>
              </w:rPr>
              <w:t xml:space="preserve"> (SCI 2-A) </w:t>
            </w:r>
          </w:p>
        </w:tc>
        <w:tc>
          <w:tcPr>
            <w:tcW w:w="567" w:type="dxa"/>
            <w:tcBorders>
              <w:top w:val="single" w:sz="4" w:space="0" w:color="auto"/>
              <w:left w:val="single" w:sz="6" w:space="0" w:color="auto"/>
              <w:bottom w:val="single" w:sz="4" w:space="0" w:color="auto"/>
              <w:right w:val="single" w:sz="6" w:space="0" w:color="auto"/>
            </w:tcBorders>
            <w:hideMark/>
          </w:tcPr>
          <w:p w14:paraId="273DE7F5" w14:textId="77777777" w:rsidR="0063646B" w:rsidRPr="00F511A5" w:rsidRDefault="0063646B" w:rsidP="00191392">
            <w:pPr>
              <w:pStyle w:val="TAL"/>
              <w:rPr>
                <w:lang w:eastAsia="zh-CN"/>
              </w:rPr>
            </w:pPr>
            <w:r w:rsidRPr="00F511A5">
              <w:rPr>
                <w:lang w:eastAsia="zh-CN"/>
              </w:rPr>
              <w:t>2</w:t>
            </w:r>
          </w:p>
        </w:tc>
        <w:tc>
          <w:tcPr>
            <w:tcW w:w="850" w:type="dxa"/>
            <w:tcBorders>
              <w:top w:val="single" w:sz="4" w:space="0" w:color="auto"/>
              <w:left w:val="single" w:sz="6" w:space="0" w:color="auto"/>
              <w:bottom w:val="single" w:sz="4" w:space="0" w:color="auto"/>
              <w:right w:val="single" w:sz="4" w:space="0" w:color="auto"/>
            </w:tcBorders>
            <w:hideMark/>
          </w:tcPr>
          <w:p w14:paraId="0CF865AB" w14:textId="77777777" w:rsidR="0063646B" w:rsidRPr="00F511A5" w:rsidRDefault="0063646B" w:rsidP="00191392">
            <w:pPr>
              <w:pStyle w:val="TAL"/>
              <w:rPr>
                <w:lang w:eastAsia="zh-CN"/>
              </w:rPr>
            </w:pPr>
            <w:r w:rsidRPr="00F511A5">
              <w:rPr>
                <w:lang w:eastAsia="zh-CN"/>
              </w:rPr>
              <w:t>P</w:t>
            </w:r>
          </w:p>
        </w:tc>
      </w:tr>
    </w:tbl>
    <w:p w14:paraId="1519D1D6" w14:textId="77777777" w:rsidR="0063646B" w:rsidRPr="00F511A5" w:rsidRDefault="0063646B" w:rsidP="0063646B">
      <w:pPr>
        <w:rPr>
          <w:snapToGrid w:val="0"/>
          <w:lang w:eastAsia="zh-CN"/>
        </w:rPr>
      </w:pPr>
    </w:p>
    <w:p w14:paraId="1A93AACD" w14:textId="77777777" w:rsidR="0063646B" w:rsidRPr="00F511A5" w:rsidRDefault="0063646B" w:rsidP="0063646B">
      <w:pPr>
        <w:pStyle w:val="H6"/>
        <w:rPr>
          <w:lang w:eastAsia="zh-CN"/>
        </w:rPr>
      </w:pPr>
      <w:r w:rsidRPr="00F511A5">
        <w:rPr>
          <w:lang w:eastAsia="zh-CN"/>
        </w:rPr>
        <w:t>12.1.5.1.3.3</w:t>
      </w:r>
      <w:r w:rsidRPr="00F511A5">
        <w:tab/>
        <w:t>Specific message contents</w:t>
      </w:r>
    </w:p>
    <w:p w14:paraId="2E0C4CD2" w14:textId="77777777" w:rsidR="0063646B" w:rsidRPr="00F511A5" w:rsidRDefault="0063646B" w:rsidP="0063646B">
      <w:pPr>
        <w:pStyle w:val="TH"/>
        <w:rPr>
          <w:lang w:eastAsia="zh-CN"/>
        </w:rPr>
      </w:pPr>
      <w:r w:rsidRPr="00F511A5">
        <w:t xml:space="preserve">Table </w:t>
      </w:r>
      <w:r w:rsidRPr="00F511A5">
        <w:rPr>
          <w:snapToGrid w:val="0"/>
        </w:rPr>
        <w:t>12.1.</w:t>
      </w:r>
      <w:r w:rsidRPr="00F511A5">
        <w:rPr>
          <w:snapToGrid w:val="0"/>
          <w:lang w:eastAsia="zh-CN"/>
        </w:rPr>
        <w:t>5</w:t>
      </w:r>
      <w:r w:rsidRPr="00F511A5">
        <w:rPr>
          <w:snapToGrid w:val="0"/>
        </w:rPr>
        <w:t>.1.3.3</w:t>
      </w:r>
      <w:r w:rsidRPr="00F511A5">
        <w:t>-1: SL-</w:t>
      </w:r>
      <w:proofErr w:type="spellStart"/>
      <w:r w:rsidRPr="00F511A5">
        <w:t>PreconfigurationNR</w:t>
      </w:r>
      <w:proofErr w:type="spellEnd"/>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7"/>
        <w:gridCol w:w="2259"/>
        <w:gridCol w:w="1694"/>
        <w:gridCol w:w="1130"/>
      </w:tblGrid>
      <w:tr w:rsidR="0063646B" w:rsidRPr="00F511A5" w14:paraId="7BF0729E" w14:textId="77777777" w:rsidTr="00191392">
        <w:tc>
          <w:tcPr>
            <w:tcW w:w="9603" w:type="dxa"/>
            <w:gridSpan w:val="4"/>
            <w:tcBorders>
              <w:top w:val="single" w:sz="4" w:space="0" w:color="auto"/>
              <w:left w:val="single" w:sz="4" w:space="0" w:color="auto"/>
              <w:bottom w:val="single" w:sz="4" w:space="0" w:color="auto"/>
              <w:right w:val="single" w:sz="4" w:space="0" w:color="auto"/>
            </w:tcBorders>
            <w:hideMark/>
          </w:tcPr>
          <w:p w14:paraId="28EBDFAB" w14:textId="77777777" w:rsidR="0063646B" w:rsidRPr="00F511A5" w:rsidRDefault="0063646B" w:rsidP="00191392">
            <w:pPr>
              <w:pStyle w:val="TAL"/>
              <w:rPr>
                <w:lang w:eastAsia="zh-CN"/>
              </w:rPr>
            </w:pPr>
            <w:r w:rsidRPr="00F511A5">
              <w:t xml:space="preserve">Derivation path: TS 38.508-1 [4], </w:t>
            </w:r>
            <w:r w:rsidRPr="00F511A5">
              <w:rPr>
                <w:lang w:eastAsia="zh-CN"/>
              </w:rPr>
              <w:t>T</w:t>
            </w:r>
            <w:r w:rsidRPr="00F511A5">
              <w:t>able 4.</w:t>
            </w:r>
            <w:r w:rsidRPr="00F511A5">
              <w:rPr>
                <w:lang w:eastAsia="zh-CN"/>
              </w:rPr>
              <w:t>10</w:t>
            </w:r>
            <w:r w:rsidRPr="00F511A5">
              <w:t>.1-</w:t>
            </w:r>
            <w:r w:rsidRPr="00F511A5">
              <w:rPr>
                <w:lang w:eastAsia="zh-CN"/>
              </w:rPr>
              <w:t>1</w:t>
            </w:r>
          </w:p>
        </w:tc>
      </w:tr>
      <w:tr w:rsidR="0063646B" w:rsidRPr="00F511A5" w14:paraId="14D83BA9" w14:textId="77777777" w:rsidTr="00191392">
        <w:tc>
          <w:tcPr>
            <w:tcW w:w="4518" w:type="dxa"/>
            <w:tcBorders>
              <w:top w:val="single" w:sz="4" w:space="0" w:color="auto"/>
              <w:left w:val="single" w:sz="4" w:space="0" w:color="auto"/>
              <w:bottom w:val="single" w:sz="4" w:space="0" w:color="auto"/>
              <w:right w:val="single" w:sz="4" w:space="0" w:color="auto"/>
            </w:tcBorders>
            <w:hideMark/>
          </w:tcPr>
          <w:p w14:paraId="526A0CE3" w14:textId="77777777" w:rsidR="0063646B" w:rsidRPr="00F511A5" w:rsidRDefault="0063646B" w:rsidP="00191392">
            <w:pPr>
              <w:pStyle w:val="TAH"/>
            </w:pPr>
            <w:r w:rsidRPr="00F511A5">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497D331C" w14:textId="77777777" w:rsidR="0063646B" w:rsidRPr="00F511A5" w:rsidRDefault="0063646B" w:rsidP="00191392">
            <w:pPr>
              <w:pStyle w:val="TAH"/>
            </w:pPr>
            <w:r w:rsidRPr="00F511A5">
              <w:t>Value/Remark</w:t>
            </w:r>
          </w:p>
        </w:tc>
        <w:tc>
          <w:tcPr>
            <w:tcW w:w="1695" w:type="dxa"/>
            <w:tcBorders>
              <w:top w:val="single" w:sz="4" w:space="0" w:color="auto"/>
              <w:left w:val="single" w:sz="4" w:space="0" w:color="auto"/>
              <w:bottom w:val="single" w:sz="4" w:space="0" w:color="auto"/>
              <w:right w:val="single" w:sz="4" w:space="0" w:color="auto"/>
            </w:tcBorders>
            <w:hideMark/>
          </w:tcPr>
          <w:p w14:paraId="631EA06C" w14:textId="77777777" w:rsidR="0063646B" w:rsidRPr="00F511A5" w:rsidRDefault="0063646B" w:rsidP="00191392">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28FD349D" w14:textId="77777777" w:rsidR="0063646B" w:rsidRPr="00F511A5" w:rsidRDefault="0063646B" w:rsidP="00191392">
            <w:pPr>
              <w:pStyle w:val="TAH"/>
            </w:pPr>
            <w:r w:rsidRPr="00F511A5">
              <w:t>Condition</w:t>
            </w:r>
          </w:p>
        </w:tc>
      </w:tr>
      <w:tr w:rsidR="0063646B" w:rsidRPr="00F511A5" w14:paraId="634612E3" w14:textId="77777777" w:rsidTr="00191392">
        <w:tc>
          <w:tcPr>
            <w:tcW w:w="4518" w:type="dxa"/>
            <w:tcBorders>
              <w:top w:val="single" w:sz="4" w:space="0" w:color="auto"/>
              <w:left w:val="single" w:sz="4" w:space="0" w:color="auto"/>
              <w:bottom w:val="single" w:sz="4" w:space="0" w:color="auto"/>
              <w:right w:val="single" w:sz="4" w:space="0" w:color="auto"/>
            </w:tcBorders>
            <w:hideMark/>
          </w:tcPr>
          <w:p w14:paraId="467586F4" w14:textId="77777777" w:rsidR="0063646B" w:rsidRPr="00F511A5" w:rsidRDefault="0063646B" w:rsidP="00191392">
            <w:pPr>
              <w:pStyle w:val="TAL"/>
            </w:pPr>
            <w:r w:rsidRPr="00F511A5">
              <w:rPr>
                <w:lang w:eastAsia="zh-CN"/>
              </w:rPr>
              <w:t>SL-PreconfigurationNR-r</w:t>
            </w:r>
            <w:proofErr w:type="gramStart"/>
            <w:r w:rsidRPr="00F511A5">
              <w:rPr>
                <w:lang w:eastAsia="zh-CN"/>
              </w:rPr>
              <w:t>16 ::=</w:t>
            </w:r>
            <w:proofErr w:type="gramEnd"/>
            <w:r w:rsidRPr="00F511A5">
              <w:rPr>
                <w:lang w:eastAsia="zh-CN"/>
              </w:rPr>
              <w:t xml:space="preserve"> SEQUENCE {</w:t>
            </w:r>
          </w:p>
        </w:tc>
        <w:tc>
          <w:tcPr>
            <w:tcW w:w="2260" w:type="dxa"/>
            <w:tcBorders>
              <w:top w:val="single" w:sz="4" w:space="0" w:color="auto"/>
              <w:left w:val="single" w:sz="4" w:space="0" w:color="auto"/>
              <w:bottom w:val="single" w:sz="4" w:space="0" w:color="auto"/>
              <w:right w:val="single" w:sz="4" w:space="0" w:color="auto"/>
            </w:tcBorders>
          </w:tcPr>
          <w:p w14:paraId="25C72033" w14:textId="77777777" w:rsidR="0063646B" w:rsidRPr="00F511A5" w:rsidRDefault="0063646B" w:rsidP="00191392">
            <w:pPr>
              <w:pStyle w:val="TAL"/>
            </w:pPr>
          </w:p>
        </w:tc>
        <w:tc>
          <w:tcPr>
            <w:tcW w:w="1695" w:type="dxa"/>
            <w:tcBorders>
              <w:top w:val="single" w:sz="4" w:space="0" w:color="auto"/>
              <w:left w:val="single" w:sz="4" w:space="0" w:color="auto"/>
              <w:bottom w:val="single" w:sz="4" w:space="0" w:color="auto"/>
              <w:right w:val="single" w:sz="4" w:space="0" w:color="auto"/>
            </w:tcBorders>
          </w:tcPr>
          <w:p w14:paraId="632B0B08" w14:textId="77777777" w:rsidR="0063646B" w:rsidRPr="00F511A5" w:rsidRDefault="0063646B" w:rsidP="00191392">
            <w:pPr>
              <w:pStyle w:val="TAL"/>
            </w:pPr>
          </w:p>
        </w:tc>
        <w:tc>
          <w:tcPr>
            <w:tcW w:w="1130" w:type="dxa"/>
            <w:tcBorders>
              <w:top w:val="single" w:sz="4" w:space="0" w:color="auto"/>
              <w:left w:val="single" w:sz="4" w:space="0" w:color="auto"/>
              <w:bottom w:val="single" w:sz="4" w:space="0" w:color="auto"/>
              <w:right w:val="single" w:sz="4" w:space="0" w:color="auto"/>
            </w:tcBorders>
          </w:tcPr>
          <w:p w14:paraId="05532F31" w14:textId="77777777" w:rsidR="0063646B" w:rsidRPr="00F511A5" w:rsidRDefault="0063646B" w:rsidP="00191392">
            <w:pPr>
              <w:pStyle w:val="TAL"/>
            </w:pPr>
          </w:p>
        </w:tc>
      </w:tr>
      <w:tr w:rsidR="0063646B" w:rsidRPr="00F511A5" w14:paraId="620C66F4" w14:textId="77777777" w:rsidTr="00191392">
        <w:tc>
          <w:tcPr>
            <w:tcW w:w="4518" w:type="dxa"/>
            <w:tcBorders>
              <w:top w:val="single" w:sz="4" w:space="0" w:color="auto"/>
              <w:left w:val="single" w:sz="4" w:space="0" w:color="auto"/>
              <w:bottom w:val="single" w:sz="4" w:space="0" w:color="auto"/>
              <w:right w:val="single" w:sz="4" w:space="0" w:color="auto"/>
            </w:tcBorders>
            <w:hideMark/>
          </w:tcPr>
          <w:p w14:paraId="124F6F20" w14:textId="77777777" w:rsidR="0063646B" w:rsidRPr="00F511A5" w:rsidRDefault="0063646B" w:rsidP="00191392">
            <w:pPr>
              <w:pStyle w:val="TAL"/>
              <w:rPr>
                <w:lang w:eastAsia="zh-CN"/>
              </w:rPr>
            </w:pPr>
            <w:r w:rsidRPr="00F511A5">
              <w:rPr>
                <w:lang w:eastAsia="zh-CN"/>
              </w:rPr>
              <w:t xml:space="preserve">  sidelinkPreconfigNR-r16 SEQUENCE {</w:t>
            </w:r>
          </w:p>
        </w:tc>
        <w:tc>
          <w:tcPr>
            <w:tcW w:w="2260" w:type="dxa"/>
            <w:tcBorders>
              <w:top w:val="single" w:sz="4" w:space="0" w:color="auto"/>
              <w:left w:val="single" w:sz="4" w:space="0" w:color="auto"/>
              <w:bottom w:val="single" w:sz="4" w:space="0" w:color="auto"/>
              <w:right w:val="single" w:sz="4" w:space="0" w:color="auto"/>
            </w:tcBorders>
          </w:tcPr>
          <w:p w14:paraId="0C66DE3E" w14:textId="77777777" w:rsidR="0063646B" w:rsidRPr="00F511A5" w:rsidRDefault="0063646B" w:rsidP="00191392">
            <w:pPr>
              <w:pStyle w:val="TAL"/>
            </w:pPr>
          </w:p>
        </w:tc>
        <w:tc>
          <w:tcPr>
            <w:tcW w:w="1695" w:type="dxa"/>
            <w:tcBorders>
              <w:top w:val="single" w:sz="4" w:space="0" w:color="auto"/>
              <w:left w:val="single" w:sz="4" w:space="0" w:color="auto"/>
              <w:bottom w:val="single" w:sz="4" w:space="0" w:color="auto"/>
              <w:right w:val="single" w:sz="4" w:space="0" w:color="auto"/>
            </w:tcBorders>
          </w:tcPr>
          <w:p w14:paraId="6168AC2A" w14:textId="77777777" w:rsidR="0063646B" w:rsidRPr="00F511A5" w:rsidRDefault="0063646B" w:rsidP="00191392">
            <w:pPr>
              <w:pStyle w:val="TAL"/>
            </w:pPr>
          </w:p>
        </w:tc>
        <w:tc>
          <w:tcPr>
            <w:tcW w:w="1130" w:type="dxa"/>
            <w:tcBorders>
              <w:top w:val="single" w:sz="4" w:space="0" w:color="auto"/>
              <w:left w:val="single" w:sz="4" w:space="0" w:color="auto"/>
              <w:bottom w:val="single" w:sz="4" w:space="0" w:color="auto"/>
              <w:right w:val="single" w:sz="4" w:space="0" w:color="auto"/>
            </w:tcBorders>
          </w:tcPr>
          <w:p w14:paraId="07A1B794" w14:textId="77777777" w:rsidR="0063646B" w:rsidRPr="00F511A5" w:rsidRDefault="0063646B" w:rsidP="00191392">
            <w:pPr>
              <w:pStyle w:val="TAL"/>
            </w:pPr>
          </w:p>
        </w:tc>
      </w:tr>
      <w:tr w:rsidR="0063646B" w:rsidRPr="00F511A5" w14:paraId="17CE4207" w14:textId="77777777" w:rsidTr="00191392">
        <w:tc>
          <w:tcPr>
            <w:tcW w:w="4518" w:type="dxa"/>
            <w:tcBorders>
              <w:top w:val="single" w:sz="4" w:space="0" w:color="auto"/>
              <w:left w:val="single" w:sz="4" w:space="0" w:color="auto"/>
              <w:bottom w:val="single" w:sz="4" w:space="0" w:color="auto"/>
              <w:right w:val="single" w:sz="4" w:space="0" w:color="auto"/>
            </w:tcBorders>
            <w:hideMark/>
          </w:tcPr>
          <w:p w14:paraId="10D695B4" w14:textId="77777777" w:rsidR="0063646B" w:rsidRPr="00F511A5" w:rsidRDefault="0063646B" w:rsidP="00191392">
            <w:pPr>
              <w:pStyle w:val="TAL"/>
              <w:rPr>
                <w:lang w:eastAsia="zh-CN"/>
              </w:rPr>
            </w:pPr>
            <w:r w:rsidRPr="00F511A5">
              <w:rPr>
                <w:lang w:eastAsia="zh-CN"/>
              </w:rPr>
              <w:t xml:space="preserve">    sl-CSI-Acquisition-r16</w:t>
            </w:r>
          </w:p>
        </w:tc>
        <w:tc>
          <w:tcPr>
            <w:tcW w:w="2260" w:type="dxa"/>
            <w:tcBorders>
              <w:top w:val="single" w:sz="4" w:space="0" w:color="auto"/>
              <w:left w:val="single" w:sz="4" w:space="0" w:color="auto"/>
              <w:bottom w:val="single" w:sz="4" w:space="0" w:color="auto"/>
              <w:right w:val="single" w:sz="4" w:space="0" w:color="auto"/>
            </w:tcBorders>
            <w:hideMark/>
          </w:tcPr>
          <w:p w14:paraId="1339E5EC" w14:textId="77777777" w:rsidR="0063646B" w:rsidRPr="00F511A5" w:rsidRDefault="0063646B" w:rsidP="00191392">
            <w:pPr>
              <w:pStyle w:val="TAL"/>
            </w:pPr>
            <w:r w:rsidRPr="00F511A5">
              <w:t>enabled</w:t>
            </w:r>
          </w:p>
        </w:tc>
        <w:tc>
          <w:tcPr>
            <w:tcW w:w="1695" w:type="dxa"/>
            <w:tcBorders>
              <w:top w:val="single" w:sz="4" w:space="0" w:color="auto"/>
              <w:left w:val="single" w:sz="4" w:space="0" w:color="auto"/>
              <w:bottom w:val="single" w:sz="4" w:space="0" w:color="auto"/>
              <w:right w:val="single" w:sz="4" w:space="0" w:color="auto"/>
            </w:tcBorders>
          </w:tcPr>
          <w:p w14:paraId="2F3645CF" w14:textId="77777777" w:rsidR="0063646B" w:rsidRPr="00F511A5" w:rsidRDefault="0063646B" w:rsidP="00191392">
            <w:pPr>
              <w:pStyle w:val="TAL"/>
            </w:pPr>
          </w:p>
        </w:tc>
        <w:tc>
          <w:tcPr>
            <w:tcW w:w="1130" w:type="dxa"/>
            <w:tcBorders>
              <w:top w:val="single" w:sz="4" w:space="0" w:color="auto"/>
              <w:left w:val="single" w:sz="4" w:space="0" w:color="auto"/>
              <w:bottom w:val="single" w:sz="4" w:space="0" w:color="auto"/>
              <w:right w:val="single" w:sz="4" w:space="0" w:color="auto"/>
            </w:tcBorders>
          </w:tcPr>
          <w:p w14:paraId="5020DD15" w14:textId="77777777" w:rsidR="0063646B" w:rsidRPr="00F511A5" w:rsidRDefault="0063646B" w:rsidP="00191392">
            <w:pPr>
              <w:pStyle w:val="TAL"/>
            </w:pPr>
          </w:p>
        </w:tc>
      </w:tr>
      <w:tr w:rsidR="0063646B" w:rsidRPr="00F511A5" w14:paraId="4BC2B225" w14:textId="77777777" w:rsidTr="00191392">
        <w:tc>
          <w:tcPr>
            <w:tcW w:w="4518" w:type="dxa"/>
            <w:tcBorders>
              <w:top w:val="single" w:sz="4" w:space="0" w:color="auto"/>
              <w:left w:val="single" w:sz="4" w:space="0" w:color="auto"/>
              <w:bottom w:val="single" w:sz="4" w:space="0" w:color="auto"/>
              <w:right w:val="single" w:sz="4" w:space="0" w:color="auto"/>
            </w:tcBorders>
            <w:hideMark/>
          </w:tcPr>
          <w:p w14:paraId="5EC7C063" w14:textId="77777777" w:rsidR="0063646B" w:rsidRPr="00F511A5" w:rsidRDefault="0063646B" w:rsidP="00191392">
            <w:pPr>
              <w:pStyle w:val="TAL"/>
            </w:pPr>
            <w:r w:rsidRPr="00F511A5">
              <w:rPr>
                <w:lang w:eastAsia="zh-CN"/>
              </w:rPr>
              <w:t xml:space="preserve">  </w:t>
            </w:r>
            <w:r w:rsidRPr="00F511A5">
              <w:rPr>
                <w:snapToGrid w:val="0"/>
                <w:lang w:eastAsia="zh-CN"/>
              </w:rPr>
              <w:t>}</w:t>
            </w:r>
          </w:p>
        </w:tc>
        <w:tc>
          <w:tcPr>
            <w:tcW w:w="2260" w:type="dxa"/>
            <w:tcBorders>
              <w:top w:val="single" w:sz="4" w:space="0" w:color="auto"/>
              <w:left w:val="single" w:sz="4" w:space="0" w:color="auto"/>
              <w:bottom w:val="single" w:sz="4" w:space="0" w:color="auto"/>
              <w:right w:val="single" w:sz="4" w:space="0" w:color="auto"/>
            </w:tcBorders>
          </w:tcPr>
          <w:p w14:paraId="302C787F" w14:textId="77777777" w:rsidR="0063646B" w:rsidRPr="00F511A5" w:rsidRDefault="0063646B" w:rsidP="00191392">
            <w:pPr>
              <w:pStyle w:val="TAL"/>
            </w:pPr>
          </w:p>
        </w:tc>
        <w:tc>
          <w:tcPr>
            <w:tcW w:w="1695" w:type="dxa"/>
            <w:tcBorders>
              <w:top w:val="single" w:sz="4" w:space="0" w:color="auto"/>
              <w:left w:val="single" w:sz="4" w:space="0" w:color="auto"/>
              <w:bottom w:val="single" w:sz="4" w:space="0" w:color="auto"/>
              <w:right w:val="single" w:sz="4" w:space="0" w:color="auto"/>
            </w:tcBorders>
          </w:tcPr>
          <w:p w14:paraId="35177482" w14:textId="77777777" w:rsidR="0063646B" w:rsidRPr="00F511A5" w:rsidRDefault="0063646B" w:rsidP="00191392">
            <w:pPr>
              <w:pStyle w:val="TAL"/>
            </w:pPr>
          </w:p>
        </w:tc>
        <w:tc>
          <w:tcPr>
            <w:tcW w:w="1130" w:type="dxa"/>
            <w:tcBorders>
              <w:top w:val="single" w:sz="4" w:space="0" w:color="auto"/>
              <w:left w:val="single" w:sz="4" w:space="0" w:color="auto"/>
              <w:bottom w:val="single" w:sz="4" w:space="0" w:color="auto"/>
              <w:right w:val="single" w:sz="4" w:space="0" w:color="auto"/>
            </w:tcBorders>
          </w:tcPr>
          <w:p w14:paraId="5FDD66EE" w14:textId="77777777" w:rsidR="0063646B" w:rsidRPr="00F511A5" w:rsidRDefault="0063646B" w:rsidP="00191392">
            <w:pPr>
              <w:pStyle w:val="TAL"/>
            </w:pPr>
          </w:p>
        </w:tc>
      </w:tr>
      <w:tr w:rsidR="0063646B" w:rsidRPr="00F511A5" w14:paraId="13090588" w14:textId="77777777" w:rsidTr="00191392">
        <w:tc>
          <w:tcPr>
            <w:tcW w:w="4518" w:type="dxa"/>
            <w:tcBorders>
              <w:top w:val="single" w:sz="4" w:space="0" w:color="auto"/>
              <w:left w:val="single" w:sz="4" w:space="0" w:color="auto"/>
              <w:bottom w:val="single" w:sz="4" w:space="0" w:color="auto"/>
              <w:right w:val="single" w:sz="4" w:space="0" w:color="auto"/>
            </w:tcBorders>
            <w:hideMark/>
          </w:tcPr>
          <w:p w14:paraId="07390EAF" w14:textId="77777777" w:rsidR="0063646B" w:rsidRPr="00F511A5" w:rsidRDefault="0063646B" w:rsidP="00191392">
            <w:pPr>
              <w:pStyle w:val="TAL"/>
            </w:pPr>
            <w:r w:rsidRPr="00F511A5">
              <w:rPr>
                <w:snapToGrid w:val="0"/>
                <w:lang w:eastAsia="zh-CN"/>
              </w:rPr>
              <w:t>}</w:t>
            </w:r>
          </w:p>
        </w:tc>
        <w:tc>
          <w:tcPr>
            <w:tcW w:w="2260" w:type="dxa"/>
            <w:tcBorders>
              <w:top w:val="single" w:sz="4" w:space="0" w:color="auto"/>
              <w:left w:val="single" w:sz="4" w:space="0" w:color="auto"/>
              <w:bottom w:val="single" w:sz="4" w:space="0" w:color="auto"/>
              <w:right w:val="single" w:sz="4" w:space="0" w:color="auto"/>
            </w:tcBorders>
          </w:tcPr>
          <w:p w14:paraId="32F50FDD" w14:textId="77777777" w:rsidR="0063646B" w:rsidRPr="00F511A5" w:rsidRDefault="0063646B" w:rsidP="00191392">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7E6E6547" w14:textId="77777777" w:rsidR="0063646B" w:rsidRPr="00F511A5" w:rsidRDefault="0063646B" w:rsidP="00191392">
            <w:pPr>
              <w:pStyle w:val="TAL"/>
            </w:pPr>
          </w:p>
        </w:tc>
        <w:tc>
          <w:tcPr>
            <w:tcW w:w="1130" w:type="dxa"/>
            <w:tcBorders>
              <w:top w:val="single" w:sz="4" w:space="0" w:color="auto"/>
              <w:left w:val="single" w:sz="4" w:space="0" w:color="auto"/>
              <w:bottom w:val="single" w:sz="4" w:space="0" w:color="auto"/>
              <w:right w:val="single" w:sz="4" w:space="0" w:color="auto"/>
            </w:tcBorders>
          </w:tcPr>
          <w:p w14:paraId="6C304662" w14:textId="77777777" w:rsidR="0063646B" w:rsidRPr="00F511A5" w:rsidRDefault="0063646B" w:rsidP="00191392">
            <w:pPr>
              <w:pStyle w:val="TAL"/>
            </w:pPr>
          </w:p>
        </w:tc>
      </w:tr>
    </w:tbl>
    <w:p w14:paraId="5C25E37C" w14:textId="77777777" w:rsidR="0063646B" w:rsidRPr="00F511A5" w:rsidRDefault="0063646B" w:rsidP="0063646B">
      <w:pPr>
        <w:rPr>
          <w:lang w:eastAsia="zh-CN"/>
        </w:rPr>
      </w:pPr>
    </w:p>
    <w:p w14:paraId="3494E4EA" w14:textId="77777777" w:rsidR="0063646B" w:rsidRPr="00F511A5" w:rsidRDefault="0063646B" w:rsidP="0063646B">
      <w:pPr>
        <w:pStyle w:val="TH"/>
        <w:rPr>
          <w:lang w:eastAsia="zh-CN"/>
        </w:rPr>
      </w:pPr>
      <w:r w:rsidRPr="00F511A5">
        <w:t xml:space="preserve">Table </w:t>
      </w:r>
      <w:r w:rsidRPr="00F511A5">
        <w:rPr>
          <w:snapToGrid w:val="0"/>
        </w:rPr>
        <w:t>12.1.</w:t>
      </w:r>
      <w:r w:rsidRPr="00F511A5">
        <w:rPr>
          <w:snapToGrid w:val="0"/>
          <w:lang w:eastAsia="zh-CN"/>
        </w:rPr>
        <w:t>5</w:t>
      </w:r>
      <w:r w:rsidRPr="00F511A5">
        <w:rPr>
          <w:snapToGrid w:val="0"/>
        </w:rPr>
        <w:t>.1.3.3</w:t>
      </w:r>
      <w:r w:rsidRPr="00F511A5">
        <w:t>-</w:t>
      </w:r>
      <w:r w:rsidRPr="00F511A5">
        <w:rPr>
          <w:lang w:eastAsia="zh-CN"/>
        </w:rPr>
        <w:t>2</w:t>
      </w:r>
      <w:r w:rsidRPr="00F511A5">
        <w:t xml:space="preserve">: </w:t>
      </w:r>
      <w:proofErr w:type="spellStart"/>
      <w:r w:rsidRPr="00F511A5">
        <w:rPr>
          <w:snapToGrid w:val="0"/>
        </w:rPr>
        <w:t>RRCReconfigurationSidelink</w:t>
      </w:r>
      <w:proofErr w:type="spellEnd"/>
      <w:r w:rsidRPr="00F511A5">
        <w:rPr>
          <w:snapToGrid w:val="0"/>
          <w:lang w:eastAsia="zh-CN"/>
        </w:rPr>
        <w:t xml:space="preserve"> (step 2,</w:t>
      </w:r>
      <w:r w:rsidRPr="00F511A5">
        <w:t xml:space="preserve"> </w:t>
      </w:r>
      <w:r w:rsidRPr="00F511A5">
        <w:rPr>
          <w:snapToGrid w:val="0"/>
          <w:lang w:eastAsia="zh-CN"/>
        </w:rPr>
        <w:t>Table 12.1.5.1.3.2-1)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9"/>
        <w:gridCol w:w="1701"/>
        <w:gridCol w:w="1135"/>
      </w:tblGrid>
      <w:tr w:rsidR="0063646B" w:rsidRPr="00F511A5" w14:paraId="663F4286" w14:textId="77777777" w:rsidTr="005D5A2A">
        <w:tc>
          <w:tcPr>
            <w:tcW w:w="9639" w:type="dxa"/>
            <w:gridSpan w:val="4"/>
            <w:tcBorders>
              <w:top w:val="single" w:sz="4" w:space="0" w:color="auto"/>
              <w:left w:val="single" w:sz="4" w:space="0" w:color="auto"/>
              <w:bottom w:val="single" w:sz="4" w:space="0" w:color="auto"/>
              <w:right w:val="single" w:sz="4" w:space="0" w:color="auto"/>
            </w:tcBorders>
            <w:hideMark/>
          </w:tcPr>
          <w:p w14:paraId="4F1EA8D1" w14:textId="77777777" w:rsidR="0063646B" w:rsidRPr="00F511A5" w:rsidRDefault="0063646B" w:rsidP="00191392">
            <w:pPr>
              <w:pStyle w:val="TAL"/>
              <w:rPr>
                <w:lang w:eastAsia="zh-CN"/>
              </w:rPr>
            </w:pPr>
            <w:r w:rsidRPr="00F511A5">
              <w:t xml:space="preserve">Derivation path: TS 38.508-1 [4], </w:t>
            </w:r>
            <w:r w:rsidRPr="00F511A5">
              <w:rPr>
                <w:lang w:eastAsia="zh-CN"/>
              </w:rPr>
              <w:t>T</w:t>
            </w:r>
            <w:r w:rsidRPr="00F511A5">
              <w:t>able 4.</w:t>
            </w:r>
            <w:r w:rsidRPr="00F511A5">
              <w:rPr>
                <w:lang w:eastAsia="zh-CN"/>
              </w:rPr>
              <w:t>6</w:t>
            </w:r>
            <w:r w:rsidRPr="00F511A5">
              <w:t>.</w:t>
            </w:r>
            <w:r w:rsidRPr="00F511A5">
              <w:rPr>
                <w:lang w:eastAsia="zh-CN"/>
              </w:rPr>
              <w:t>1A</w:t>
            </w:r>
            <w:r w:rsidRPr="00F511A5">
              <w:t>-</w:t>
            </w:r>
            <w:r w:rsidRPr="00F511A5">
              <w:rPr>
                <w:lang w:eastAsia="zh-CN"/>
              </w:rPr>
              <w:t xml:space="preserve">3 with condition </w:t>
            </w:r>
            <w:proofErr w:type="spellStart"/>
            <w:r w:rsidRPr="00F511A5">
              <w:rPr>
                <w:lang w:eastAsia="zh-CN"/>
              </w:rPr>
              <w:t>SL_CSI</w:t>
            </w:r>
            <w:proofErr w:type="spellEnd"/>
            <w:r w:rsidRPr="00F511A5">
              <w:rPr>
                <w:lang w:eastAsia="zh-CN"/>
              </w:rPr>
              <w:t xml:space="preserve"> and TX</w:t>
            </w:r>
          </w:p>
        </w:tc>
      </w:tr>
      <w:tr w:rsidR="005D5A2A" w:rsidRPr="00F511A5" w14:paraId="19CC4E07" w14:textId="77777777" w:rsidTr="005D5A2A">
        <w:tblPrEx>
          <w:tblCellMar>
            <w:left w:w="99" w:type="dxa"/>
            <w:right w:w="99" w:type="dxa"/>
          </w:tblCellMar>
        </w:tblPrEx>
        <w:trPr>
          <w:ins w:id="13" w:author="Huawei" w:date="2023-02-14T18:0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7FE66" w14:textId="77777777" w:rsidR="005D5A2A" w:rsidRPr="00F511A5" w:rsidRDefault="005D5A2A" w:rsidP="00191392">
            <w:pPr>
              <w:pStyle w:val="TAH"/>
              <w:rPr>
                <w:ins w:id="14" w:author="Huawei" w:date="2023-02-14T18:01:00Z"/>
              </w:rPr>
            </w:pPr>
            <w:ins w:id="15" w:author="Huawei" w:date="2023-02-14T18:01:00Z">
              <w:r w:rsidRPr="00F511A5">
                <w:t>Information Element</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7623A" w14:textId="77777777" w:rsidR="005D5A2A" w:rsidRPr="00F511A5" w:rsidRDefault="005D5A2A" w:rsidP="00191392">
            <w:pPr>
              <w:pStyle w:val="TAH"/>
              <w:rPr>
                <w:ins w:id="16" w:author="Huawei" w:date="2023-02-14T18:01:00Z"/>
              </w:rPr>
            </w:pPr>
            <w:ins w:id="17" w:author="Huawei" w:date="2023-02-14T18:01:00Z">
              <w:r w:rsidRPr="00F511A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01660" w14:textId="77777777" w:rsidR="005D5A2A" w:rsidRPr="00F511A5" w:rsidRDefault="005D5A2A" w:rsidP="00191392">
            <w:pPr>
              <w:pStyle w:val="TAH"/>
              <w:rPr>
                <w:ins w:id="18" w:author="Huawei" w:date="2023-02-14T18:01:00Z"/>
              </w:rPr>
            </w:pPr>
            <w:ins w:id="19" w:author="Huawei" w:date="2023-02-14T18:01:00Z">
              <w:r w:rsidRPr="00F511A5">
                <w:t>Comment</w:t>
              </w:r>
            </w:ins>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72967" w14:textId="77777777" w:rsidR="005D5A2A" w:rsidRPr="00F511A5" w:rsidRDefault="005D5A2A" w:rsidP="00191392">
            <w:pPr>
              <w:pStyle w:val="TAH"/>
              <w:rPr>
                <w:ins w:id="20" w:author="Huawei" w:date="2023-02-14T18:01:00Z"/>
              </w:rPr>
            </w:pPr>
            <w:ins w:id="21" w:author="Huawei" w:date="2023-02-14T18:01:00Z">
              <w:r w:rsidRPr="00F511A5">
                <w:t>Condition</w:t>
              </w:r>
            </w:ins>
          </w:p>
        </w:tc>
      </w:tr>
      <w:tr w:rsidR="005D5A2A" w:rsidRPr="00F511A5" w14:paraId="4D961070" w14:textId="77777777" w:rsidTr="005D5A2A">
        <w:tblPrEx>
          <w:tblCellMar>
            <w:left w:w="99" w:type="dxa"/>
            <w:right w:w="99" w:type="dxa"/>
          </w:tblCellMar>
        </w:tblPrEx>
        <w:trPr>
          <w:ins w:id="22" w:author="Huawei" w:date="2023-02-14T18:0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A34D0" w14:textId="77777777" w:rsidR="005D5A2A" w:rsidRPr="00F511A5" w:rsidRDefault="005D5A2A" w:rsidP="00191392">
            <w:pPr>
              <w:pStyle w:val="TAL"/>
              <w:rPr>
                <w:ins w:id="23" w:author="Huawei" w:date="2023-02-14T18:01:00Z"/>
              </w:rPr>
            </w:pPr>
            <w:proofErr w:type="spellStart"/>
            <w:proofErr w:type="gramStart"/>
            <w:ins w:id="24" w:author="Huawei" w:date="2023-02-14T18:01:00Z">
              <w:r w:rsidRPr="0009423C">
                <w:t>RRCReconfigurationSidelink</w:t>
              </w:r>
              <w:proofErr w:type="spellEnd"/>
              <w:r w:rsidRPr="00F511A5">
                <w:t xml:space="preserve"> ::=</w:t>
              </w:r>
              <w:proofErr w:type="gramEnd"/>
              <w:r w:rsidRPr="00F511A5">
                <w:t xml:space="preserve"> SEQUENCE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8FA56" w14:textId="77777777" w:rsidR="005D5A2A" w:rsidRPr="00F511A5" w:rsidRDefault="005D5A2A" w:rsidP="00191392">
            <w:pPr>
              <w:pStyle w:val="TAL"/>
              <w:rPr>
                <w:ins w:id="25" w:author="Huawei" w:date="2023-02-14T18: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888DE" w14:textId="77777777" w:rsidR="005D5A2A" w:rsidRPr="00F511A5" w:rsidRDefault="005D5A2A" w:rsidP="00191392">
            <w:pPr>
              <w:pStyle w:val="TAL"/>
              <w:rPr>
                <w:ins w:id="26" w:author="Huawei" w:date="2023-02-14T18:01:00Z"/>
              </w:rPr>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75508" w14:textId="77777777" w:rsidR="005D5A2A" w:rsidRPr="00F511A5" w:rsidRDefault="005D5A2A" w:rsidP="00191392">
            <w:pPr>
              <w:pStyle w:val="TAL"/>
              <w:rPr>
                <w:ins w:id="27" w:author="Huawei" w:date="2023-02-14T18:01:00Z"/>
              </w:rPr>
            </w:pPr>
          </w:p>
        </w:tc>
      </w:tr>
      <w:tr w:rsidR="005D5A2A" w:rsidRPr="00F511A5" w14:paraId="53893461" w14:textId="77777777" w:rsidTr="005D5A2A">
        <w:tblPrEx>
          <w:tblCellMar>
            <w:left w:w="99" w:type="dxa"/>
            <w:right w:w="99" w:type="dxa"/>
          </w:tblCellMar>
        </w:tblPrEx>
        <w:trPr>
          <w:ins w:id="28" w:author="Huawei" w:date="2023-02-14T18:0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16E2F" w14:textId="77777777" w:rsidR="005D5A2A" w:rsidRPr="00F511A5" w:rsidRDefault="005D5A2A" w:rsidP="00191392">
            <w:pPr>
              <w:pStyle w:val="TAL"/>
              <w:rPr>
                <w:ins w:id="29" w:author="Huawei" w:date="2023-02-14T18:01:00Z"/>
                <w:snapToGrid w:val="0"/>
              </w:rPr>
            </w:pPr>
            <w:ins w:id="30" w:author="Huawei" w:date="2023-02-14T18:01:00Z">
              <w:r w:rsidRPr="00F511A5">
                <w:rPr>
                  <w:snapToGrid w:val="0"/>
                  <w:lang w:eastAsia="zh-CN"/>
                </w:rPr>
                <w:t xml:space="preserve">  </w:t>
              </w:r>
              <w:proofErr w:type="spellStart"/>
              <w:r w:rsidRPr="001B0CC1">
                <w:t>criticalExtensions</w:t>
              </w:r>
              <w:proofErr w:type="spellEnd"/>
              <w:r w:rsidRPr="00F511A5">
                <w:t xml:space="preserve"> CHOICE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CBE36" w14:textId="77777777" w:rsidR="005D5A2A" w:rsidRPr="00F511A5" w:rsidRDefault="005D5A2A" w:rsidP="00191392">
            <w:pPr>
              <w:pStyle w:val="TAL"/>
              <w:rPr>
                <w:ins w:id="31" w:author="Huawei" w:date="2023-02-14T18: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A2636" w14:textId="77777777" w:rsidR="005D5A2A" w:rsidRPr="00F511A5" w:rsidRDefault="005D5A2A" w:rsidP="00191392">
            <w:pPr>
              <w:pStyle w:val="TAL"/>
              <w:rPr>
                <w:ins w:id="32" w:author="Huawei" w:date="2023-02-14T18:01:00Z"/>
                <w:snapToGrid w:val="0"/>
              </w:rPr>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8C48D" w14:textId="77777777" w:rsidR="005D5A2A" w:rsidRPr="00F511A5" w:rsidRDefault="005D5A2A" w:rsidP="00191392">
            <w:pPr>
              <w:pStyle w:val="TAL"/>
              <w:rPr>
                <w:ins w:id="33" w:author="Huawei" w:date="2023-02-14T18:01:00Z"/>
                <w:snapToGrid w:val="0"/>
              </w:rPr>
            </w:pPr>
          </w:p>
        </w:tc>
      </w:tr>
      <w:tr w:rsidR="005D5A2A" w:rsidRPr="00F511A5" w14:paraId="1328D52D" w14:textId="77777777" w:rsidTr="005D5A2A">
        <w:tblPrEx>
          <w:tblCellMar>
            <w:left w:w="99" w:type="dxa"/>
            <w:right w:w="99" w:type="dxa"/>
          </w:tblCellMar>
        </w:tblPrEx>
        <w:trPr>
          <w:ins w:id="34" w:author="Huawei" w:date="2023-02-14T18:0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B614D" w14:textId="77777777" w:rsidR="005D5A2A" w:rsidRPr="00F511A5" w:rsidRDefault="005D5A2A" w:rsidP="00191392">
            <w:pPr>
              <w:pStyle w:val="TAL"/>
              <w:rPr>
                <w:ins w:id="35" w:author="Huawei" w:date="2023-02-14T18:01:00Z"/>
                <w:snapToGrid w:val="0"/>
              </w:rPr>
            </w:pPr>
            <w:ins w:id="36" w:author="Huawei" w:date="2023-02-14T18:01:00Z">
              <w:r w:rsidRPr="00F511A5">
                <w:rPr>
                  <w:snapToGrid w:val="0"/>
                  <w:lang w:eastAsia="zh-CN"/>
                </w:rPr>
                <w:t xml:space="preserve">    </w:t>
              </w:r>
              <w:r w:rsidRPr="00962B3F">
                <w:t>rrcReconfigurationSidelink-r16</w:t>
              </w:r>
              <w:r w:rsidRPr="00F511A5">
                <w:t xml:space="preserve"> SEQUENCE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0AEAD" w14:textId="77777777" w:rsidR="005D5A2A" w:rsidRPr="00F511A5" w:rsidRDefault="005D5A2A" w:rsidP="00191392">
            <w:pPr>
              <w:pStyle w:val="TAL"/>
              <w:rPr>
                <w:ins w:id="37" w:author="Huawei" w:date="2023-02-14T18: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9E550" w14:textId="77777777" w:rsidR="005D5A2A" w:rsidRPr="00F511A5" w:rsidRDefault="005D5A2A" w:rsidP="00191392">
            <w:pPr>
              <w:pStyle w:val="TAL"/>
              <w:rPr>
                <w:ins w:id="38" w:author="Huawei" w:date="2023-02-14T18:01:00Z"/>
                <w:snapToGrid w:val="0"/>
              </w:rPr>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EE5F5" w14:textId="77777777" w:rsidR="005D5A2A" w:rsidRPr="00F511A5" w:rsidRDefault="005D5A2A" w:rsidP="00191392">
            <w:pPr>
              <w:pStyle w:val="TAL"/>
              <w:rPr>
                <w:ins w:id="39" w:author="Huawei" w:date="2023-02-14T18:01:00Z"/>
                <w:snapToGrid w:val="0"/>
              </w:rPr>
            </w:pPr>
          </w:p>
        </w:tc>
      </w:tr>
      <w:tr w:rsidR="005D5A2A" w:rsidRPr="00F511A5" w14:paraId="18573794" w14:textId="77777777" w:rsidTr="005D5A2A">
        <w:tblPrEx>
          <w:tblCellMar>
            <w:left w:w="99" w:type="dxa"/>
            <w:right w:w="99" w:type="dxa"/>
          </w:tblCellMar>
        </w:tblPrEx>
        <w:trPr>
          <w:ins w:id="40" w:author="Huawei" w:date="2023-02-14T18:0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6EBC7" w14:textId="77777777" w:rsidR="005D5A2A" w:rsidRPr="00F511A5" w:rsidRDefault="005D5A2A" w:rsidP="00191392">
            <w:pPr>
              <w:pStyle w:val="TAL"/>
              <w:rPr>
                <w:ins w:id="41" w:author="Huawei" w:date="2023-02-14T18:01:00Z"/>
                <w:snapToGrid w:val="0"/>
              </w:rPr>
            </w:pPr>
            <w:ins w:id="42" w:author="Huawei" w:date="2023-02-14T18:01:00Z">
              <w:r w:rsidRPr="00F511A5">
                <w:rPr>
                  <w:snapToGrid w:val="0"/>
                  <w:lang w:eastAsia="zh-CN"/>
                </w:rPr>
                <w:t xml:space="preserve">      </w:t>
              </w:r>
              <w:r w:rsidRPr="00962B3F">
                <w:rPr>
                  <w:rFonts w:eastAsia="等线"/>
                </w:rPr>
                <w:t>sl-CSI</w:t>
              </w:r>
              <w:r w:rsidRPr="00962B3F">
                <w:t>-RS</w:t>
              </w:r>
              <w:r w:rsidRPr="00962B3F">
                <w:rPr>
                  <w:rFonts w:eastAsia="等线"/>
                </w:rPr>
                <w:t>-Config-r16</w:t>
              </w:r>
              <w:r w:rsidRPr="00F511A5">
                <w:rPr>
                  <w:rFonts w:eastAsia="等线"/>
                </w:rPr>
                <w:t xml:space="preserve"> CHOICE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FEF42" w14:textId="77777777" w:rsidR="005D5A2A" w:rsidRPr="00F511A5" w:rsidRDefault="005D5A2A" w:rsidP="00191392">
            <w:pPr>
              <w:pStyle w:val="TAL"/>
              <w:rPr>
                <w:ins w:id="43" w:author="Huawei" w:date="2023-02-14T18: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A9922" w14:textId="77777777" w:rsidR="005D5A2A" w:rsidRPr="00F511A5" w:rsidRDefault="005D5A2A" w:rsidP="00191392">
            <w:pPr>
              <w:pStyle w:val="TAL"/>
              <w:rPr>
                <w:ins w:id="44" w:author="Huawei" w:date="2023-02-14T18:01:00Z"/>
                <w:snapToGrid w:val="0"/>
              </w:rPr>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18565" w14:textId="77777777" w:rsidR="005D5A2A" w:rsidRPr="00F511A5" w:rsidRDefault="005D5A2A" w:rsidP="00191392">
            <w:pPr>
              <w:pStyle w:val="TAL"/>
              <w:rPr>
                <w:ins w:id="45" w:author="Huawei" w:date="2023-02-14T18:01:00Z"/>
                <w:snapToGrid w:val="0"/>
              </w:rPr>
            </w:pPr>
          </w:p>
        </w:tc>
      </w:tr>
      <w:tr w:rsidR="005D5A2A" w:rsidRPr="00F511A5" w14:paraId="60840852" w14:textId="77777777" w:rsidTr="005D5A2A">
        <w:tblPrEx>
          <w:tblCellMar>
            <w:left w:w="99" w:type="dxa"/>
            <w:right w:w="99" w:type="dxa"/>
          </w:tblCellMar>
        </w:tblPrEx>
        <w:trPr>
          <w:ins w:id="46" w:author="Huawei" w:date="2023-02-14T18:0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BF1F8" w14:textId="77777777" w:rsidR="005D5A2A" w:rsidRPr="00F511A5" w:rsidRDefault="005D5A2A" w:rsidP="00191392">
            <w:pPr>
              <w:pStyle w:val="TAL"/>
              <w:rPr>
                <w:ins w:id="47" w:author="Huawei" w:date="2023-02-14T18:01:00Z"/>
                <w:snapToGrid w:val="0"/>
                <w:lang w:eastAsia="zh-CN"/>
              </w:rPr>
            </w:pPr>
            <w:ins w:id="48" w:author="Huawei" w:date="2023-02-14T18:01:00Z">
              <w:r w:rsidRPr="00F511A5">
                <w:rPr>
                  <w:snapToGrid w:val="0"/>
                  <w:lang w:eastAsia="zh-CN"/>
                </w:rPr>
                <w:t xml:space="preserve">        Setup SEQUENCE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EA2B1" w14:textId="77777777" w:rsidR="005D5A2A" w:rsidRPr="00F511A5" w:rsidRDefault="005D5A2A" w:rsidP="00191392">
            <w:pPr>
              <w:pStyle w:val="TAL"/>
              <w:rPr>
                <w:ins w:id="49" w:author="Huawei" w:date="2023-02-14T18: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433DA" w14:textId="77777777" w:rsidR="005D5A2A" w:rsidRPr="00F511A5" w:rsidRDefault="005D5A2A" w:rsidP="00191392">
            <w:pPr>
              <w:pStyle w:val="TAL"/>
              <w:rPr>
                <w:ins w:id="50" w:author="Huawei" w:date="2023-02-14T18:01:00Z"/>
                <w:snapToGrid w:val="0"/>
              </w:rPr>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5D39D" w14:textId="77777777" w:rsidR="005D5A2A" w:rsidRPr="00F511A5" w:rsidRDefault="005D5A2A" w:rsidP="00191392">
            <w:pPr>
              <w:pStyle w:val="TAL"/>
              <w:rPr>
                <w:ins w:id="51" w:author="Huawei" w:date="2023-02-14T18:01:00Z"/>
                <w:snapToGrid w:val="0"/>
              </w:rPr>
            </w:pPr>
          </w:p>
        </w:tc>
      </w:tr>
      <w:tr w:rsidR="005D5A2A" w:rsidRPr="00F511A5" w14:paraId="1A0B10A3" w14:textId="77777777" w:rsidTr="005D5A2A">
        <w:tblPrEx>
          <w:tblCellMar>
            <w:left w:w="99" w:type="dxa"/>
            <w:right w:w="99" w:type="dxa"/>
          </w:tblCellMar>
        </w:tblPrEx>
        <w:trPr>
          <w:ins w:id="52" w:author="Huawei" w:date="2023-02-14T18:0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02D45" w14:textId="77777777" w:rsidR="005D5A2A" w:rsidRPr="00F511A5" w:rsidRDefault="005D5A2A" w:rsidP="00191392">
            <w:pPr>
              <w:pStyle w:val="TAL"/>
              <w:rPr>
                <w:ins w:id="53" w:author="Huawei" w:date="2023-02-14T18:01:00Z"/>
                <w:snapToGrid w:val="0"/>
                <w:lang w:eastAsia="zh-CN"/>
              </w:rPr>
            </w:pPr>
            <w:ins w:id="54" w:author="Huawei" w:date="2023-02-14T18:01:00Z">
              <w:r w:rsidRPr="00F511A5">
                <w:rPr>
                  <w:snapToGrid w:val="0"/>
                  <w:lang w:eastAsia="zh-CN"/>
                </w:rPr>
                <w:t xml:space="preserve">          </w:t>
              </w:r>
              <w:r w:rsidRPr="00962B3F">
                <w:t>sl-CSI-RS-FreqAllocation-r16</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59717" w14:textId="77777777" w:rsidR="005D5A2A" w:rsidRPr="00F511A5" w:rsidRDefault="005D5A2A" w:rsidP="00191392">
            <w:pPr>
              <w:pStyle w:val="TAL"/>
              <w:rPr>
                <w:ins w:id="55" w:author="Huawei" w:date="2023-02-14T18:01:00Z"/>
              </w:rPr>
            </w:pPr>
            <w:ins w:id="56" w:author="Huawei" w:date="2023-02-14T18:01:00Z">
              <w:r w:rsidRPr="00F511A5">
                <w:rPr>
                  <w:lang w:eastAsia="zh-CN"/>
                </w:rPr>
                <w:t>Any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24430" w14:textId="77777777" w:rsidR="005D5A2A" w:rsidRPr="00F511A5" w:rsidRDefault="005D5A2A" w:rsidP="00191392">
            <w:pPr>
              <w:pStyle w:val="TAL"/>
              <w:rPr>
                <w:ins w:id="57" w:author="Huawei" w:date="2023-02-14T18:01:00Z"/>
                <w:snapToGrid w:val="0"/>
              </w:rPr>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EE8F0" w14:textId="77777777" w:rsidR="005D5A2A" w:rsidRPr="00F511A5" w:rsidRDefault="005D5A2A" w:rsidP="00191392">
            <w:pPr>
              <w:pStyle w:val="TAL"/>
              <w:rPr>
                <w:ins w:id="58" w:author="Huawei" w:date="2023-02-14T18:01:00Z"/>
                <w:snapToGrid w:val="0"/>
              </w:rPr>
            </w:pPr>
          </w:p>
        </w:tc>
      </w:tr>
      <w:tr w:rsidR="005D5A2A" w:rsidRPr="00F511A5" w14:paraId="3D07FEF7" w14:textId="77777777" w:rsidTr="005D5A2A">
        <w:tblPrEx>
          <w:tblCellMar>
            <w:left w:w="99" w:type="dxa"/>
            <w:right w:w="99" w:type="dxa"/>
          </w:tblCellMar>
        </w:tblPrEx>
        <w:trPr>
          <w:ins w:id="59" w:author="Huawei" w:date="2023-02-14T18:0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A01B3" w14:textId="77777777" w:rsidR="005D5A2A" w:rsidRPr="00F511A5" w:rsidRDefault="005D5A2A" w:rsidP="00191392">
            <w:pPr>
              <w:pStyle w:val="TAL"/>
              <w:rPr>
                <w:ins w:id="60" w:author="Huawei" w:date="2023-02-14T18:01:00Z"/>
                <w:snapToGrid w:val="0"/>
                <w:lang w:eastAsia="zh-CN"/>
              </w:rPr>
            </w:pPr>
            <w:ins w:id="61" w:author="Huawei" w:date="2023-02-14T18:01:00Z">
              <w:r w:rsidRPr="00F511A5">
                <w:rPr>
                  <w:snapToGrid w:val="0"/>
                  <w:lang w:eastAsia="zh-CN"/>
                </w:rPr>
                <w:t xml:space="preserve">          </w:t>
              </w:r>
              <w:r w:rsidRPr="00962B3F">
                <w:t>sl-CSI-RS-FirstSymbol-r16</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00A9F" w14:textId="77777777" w:rsidR="005D5A2A" w:rsidRPr="00F511A5" w:rsidRDefault="005D5A2A" w:rsidP="00191392">
            <w:pPr>
              <w:pStyle w:val="TAL"/>
              <w:rPr>
                <w:ins w:id="62" w:author="Huawei" w:date="2023-02-14T18:01:00Z"/>
              </w:rPr>
            </w:pPr>
            <w:ins w:id="63" w:author="Huawei" w:date="2023-02-14T18:01:00Z">
              <w:r w:rsidRPr="00F511A5">
                <w:t>(</w:t>
              </w:r>
              <w:proofErr w:type="gramStart"/>
              <w:r w:rsidRPr="00F511A5">
                <w:t>3..</w:t>
              </w:r>
              <w:proofErr w:type="gramEnd"/>
              <w:r w:rsidRPr="00F511A5">
                <w:t>12)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41A08" w14:textId="77777777" w:rsidR="005D5A2A" w:rsidRPr="00F511A5" w:rsidRDefault="005D5A2A" w:rsidP="00191392">
            <w:pPr>
              <w:pStyle w:val="TAL"/>
              <w:rPr>
                <w:ins w:id="64" w:author="Huawei" w:date="2023-02-14T18:01:00Z"/>
                <w:snapToGrid w:val="0"/>
              </w:rPr>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75516" w14:textId="77777777" w:rsidR="005D5A2A" w:rsidRPr="00F511A5" w:rsidRDefault="005D5A2A" w:rsidP="00191392">
            <w:pPr>
              <w:pStyle w:val="TAL"/>
              <w:rPr>
                <w:ins w:id="65" w:author="Huawei" w:date="2023-02-14T18:01:00Z"/>
                <w:snapToGrid w:val="0"/>
              </w:rPr>
            </w:pPr>
          </w:p>
        </w:tc>
      </w:tr>
      <w:tr w:rsidR="005D5A2A" w:rsidRPr="00F511A5" w14:paraId="4AA34305" w14:textId="77777777" w:rsidTr="005D5A2A">
        <w:tblPrEx>
          <w:tblCellMar>
            <w:left w:w="99" w:type="dxa"/>
            <w:right w:w="99" w:type="dxa"/>
          </w:tblCellMar>
        </w:tblPrEx>
        <w:trPr>
          <w:ins w:id="66" w:author="Huawei" w:date="2023-02-14T18:0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D18A0" w14:textId="77777777" w:rsidR="005D5A2A" w:rsidRPr="00F511A5" w:rsidRDefault="005D5A2A" w:rsidP="00191392">
            <w:pPr>
              <w:pStyle w:val="TAL"/>
              <w:rPr>
                <w:ins w:id="67" w:author="Huawei" w:date="2023-02-14T18:01:00Z"/>
                <w:snapToGrid w:val="0"/>
                <w:lang w:eastAsia="zh-CN"/>
              </w:rPr>
            </w:pPr>
            <w:ins w:id="68" w:author="Huawei" w:date="2023-02-14T18:01:00Z">
              <w:r w:rsidRPr="00F511A5">
                <w:rPr>
                  <w:snapToGrid w:val="0"/>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6BC98" w14:textId="77777777" w:rsidR="005D5A2A" w:rsidRPr="00F511A5" w:rsidRDefault="005D5A2A" w:rsidP="00191392">
            <w:pPr>
              <w:pStyle w:val="TAL"/>
              <w:rPr>
                <w:ins w:id="69" w:author="Huawei" w:date="2023-02-14T18: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DE079" w14:textId="77777777" w:rsidR="005D5A2A" w:rsidRPr="00F511A5" w:rsidRDefault="005D5A2A" w:rsidP="00191392">
            <w:pPr>
              <w:pStyle w:val="TAL"/>
              <w:rPr>
                <w:ins w:id="70" w:author="Huawei" w:date="2023-02-14T18:01:00Z"/>
                <w:snapToGrid w:val="0"/>
              </w:rPr>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93FD9" w14:textId="77777777" w:rsidR="005D5A2A" w:rsidRPr="00F511A5" w:rsidRDefault="005D5A2A" w:rsidP="00191392">
            <w:pPr>
              <w:pStyle w:val="TAL"/>
              <w:rPr>
                <w:ins w:id="71" w:author="Huawei" w:date="2023-02-14T18:01:00Z"/>
                <w:snapToGrid w:val="0"/>
              </w:rPr>
            </w:pPr>
          </w:p>
        </w:tc>
      </w:tr>
      <w:tr w:rsidR="005D5A2A" w:rsidRPr="00F511A5" w14:paraId="2F192F72" w14:textId="77777777" w:rsidTr="005D5A2A">
        <w:tblPrEx>
          <w:tblCellMar>
            <w:left w:w="99" w:type="dxa"/>
            <w:right w:w="99" w:type="dxa"/>
          </w:tblCellMar>
        </w:tblPrEx>
        <w:trPr>
          <w:ins w:id="72" w:author="Huawei" w:date="2023-02-14T18:0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EF2D3" w14:textId="77777777" w:rsidR="005D5A2A" w:rsidRPr="00F511A5" w:rsidRDefault="005D5A2A" w:rsidP="00191392">
            <w:pPr>
              <w:pStyle w:val="TAL"/>
              <w:rPr>
                <w:ins w:id="73" w:author="Huawei" w:date="2023-02-14T18:01:00Z"/>
                <w:snapToGrid w:val="0"/>
                <w:lang w:eastAsia="zh-CN"/>
              </w:rPr>
            </w:pPr>
            <w:ins w:id="74" w:author="Huawei" w:date="2023-02-14T18:01:00Z">
              <w:r w:rsidRPr="00F511A5">
                <w:rPr>
                  <w:snapToGrid w:val="0"/>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68AF5" w14:textId="77777777" w:rsidR="005D5A2A" w:rsidRPr="00F511A5" w:rsidRDefault="005D5A2A" w:rsidP="00191392">
            <w:pPr>
              <w:pStyle w:val="TAL"/>
              <w:rPr>
                <w:ins w:id="75" w:author="Huawei" w:date="2023-02-14T18: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D87AF" w14:textId="77777777" w:rsidR="005D5A2A" w:rsidRPr="00F511A5" w:rsidRDefault="005D5A2A" w:rsidP="00191392">
            <w:pPr>
              <w:pStyle w:val="TAL"/>
              <w:rPr>
                <w:ins w:id="76" w:author="Huawei" w:date="2023-02-14T18:01:00Z"/>
                <w:snapToGrid w:val="0"/>
              </w:rPr>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B24A1" w14:textId="77777777" w:rsidR="005D5A2A" w:rsidRPr="00F511A5" w:rsidRDefault="005D5A2A" w:rsidP="00191392">
            <w:pPr>
              <w:pStyle w:val="TAL"/>
              <w:rPr>
                <w:ins w:id="77" w:author="Huawei" w:date="2023-02-14T18:01:00Z"/>
                <w:snapToGrid w:val="0"/>
              </w:rPr>
            </w:pPr>
          </w:p>
        </w:tc>
      </w:tr>
      <w:tr w:rsidR="005D5A2A" w:rsidRPr="00F511A5" w14:paraId="5E01D74E" w14:textId="77777777" w:rsidTr="005D5A2A">
        <w:tblPrEx>
          <w:tblCellMar>
            <w:left w:w="99" w:type="dxa"/>
            <w:right w:w="99" w:type="dxa"/>
          </w:tblCellMar>
        </w:tblPrEx>
        <w:trPr>
          <w:ins w:id="78" w:author="Huawei" w:date="2023-02-14T18:0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E0506" w14:textId="77777777" w:rsidR="005D5A2A" w:rsidRPr="00F511A5" w:rsidRDefault="005D5A2A" w:rsidP="00191392">
            <w:pPr>
              <w:pStyle w:val="TAL"/>
              <w:rPr>
                <w:ins w:id="79" w:author="Huawei" w:date="2023-02-14T18:01:00Z"/>
                <w:snapToGrid w:val="0"/>
              </w:rPr>
            </w:pPr>
            <w:ins w:id="80" w:author="Huawei" w:date="2023-02-14T18:01:00Z">
              <w:r w:rsidRPr="00F511A5">
                <w:rPr>
                  <w:snapToGrid w:val="0"/>
                  <w:lang w:eastAsia="zh-CN"/>
                </w:rPr>
                <w:t xml:space="preserve">      </w:t>
              </w:r>
              <w:r w:rsidRPr="00962B3F">
                <w:t>sl-LatencyBoundCSI-Report-r16</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3A481" w14:textId="77777777" w:rsidR="005D5A2A" w:rsidRPr="00F511A5" w:rsidRDefault="005D5A2A" w:rsidP="00191392">
            <w:pPr>
              <w:pStyle w:val="TAL"/>
              <w:rPr>
                <w:ins w:id="81" w:author="Huawei" w:date="2023-02-14T18:01:00Z"/>
              </w:rPr>
            </w:pPr>
            <w:ins w:id="82" w:author="Huawei" w:date="2023-02-14T18:01:00Z">
              <w:r w:rsidRPr="00F511A5">
                <w:t>(</w:t>
              </w:r>
              <w:proofErr w:type="gramStart"/>
              <w:r w:rsidRPr="00F511A5">
                <w:t>3..</w:t>
              </w:r>
              <w:proofErr w:type="gramEnd"/>
              <w:r w:rsidRPr="00F511A5">
                <w:t>160)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A9CF0" w14:textId="77777777" w:rsidR="005D5A2A" w:rsidRPr="00F511A5" w:rsidRDefault="005D5A2A" w:rsidP="00191392">
            <w:pPr>
              <w:pStyle w:val="TAL"/>
              <w:rPr>
                <w:ins w:id="83" w:author="Huawei" w:date="2023-02-14T18:01:00Z"/>
                <w:snapToGrid w:val="0"/>
              </w:rPr>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3863D" w14:textId="77777777" w:rsidR="005D5A2A" w:rsidRPr="00F511A5" w:rsidRDefault="005D5A2A" w:rsidP="00191392">
            <w:pPr>
              <w:pStyle w:val="TAL"/>
              <w:rPr>
                <w:ins w:id="84" w:author="Huawei" w:date="2023-02-14T18:01:00Z"/>
                <w:snapToGrid w:val="0"/>
              </w:rPr>
            </w:pPr>
          </w:p>
        </w:tc>
      </w:tr>
      <w:tr w:rsidR="005D5A2A" w:rsidRPr="00F511A5" w14:paraId="04BC184D" w14:textId="77777777" w:rsidTr="005D5A2A">
        <w:tblPrEx>
          <w:tblCellMar>
            <w:left w:w="99" w:type="dxa"/>
            <w:right w:w="99" w:type="dxa"/>
          </w:tblCellMar>
        </w:tblPrEx>
        <w:trPr>
          <w:ins w:id="85" w:author="Huawei" w:date="2023-02-14T18:0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DC300" w14:textId="77777777" w:rsidR="005D5A2A" w:rsidRPr="00F511A5" w:rsidRDefault="005D5A2A" w:rsidP="00191392">
            <w:pPr>
              <w:pStyle w:val="TAL"/>
              <w:rPr>
                <w:ins w:id="86" w:author="Huawei" w:date="2023-02-14T18:01:00Z"/>
                <w:snapToGrid w:val="0"/>
              </w:rPr>
            </w:pPr>
            <w:ins w:id="87" w:author="Huawei" w:date="2023-02-14T18:01:00Z">
              <w:r w:rsidRPr="00F511A5">
                <w:rPr>
                  <w:snapToGrid w:val="0"/>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E8D8D" w14:textId="77777777" w:rsidR="005D5A2A" w:rsidRPr="00F511A5" w:rsidRDefault="005D5A2A" w:rsidP="00191392">
            <w:pPr>
              <w:pStyle w:val="TAL"/>
              <w:rPr>
                <w:ins w:id="88" w:author="Huawei" w:date="2023-02-14T18: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916B1" w14:textId="77777777" w:rsidR="005D5A2A" w:rsidRPr="00F511A5" w:rsidRDefault="005D5A2A" w:rsidP="00191392">
            <w:pPr>
              <w:pStyle w:val="TAL"/>
              <w:rPr>
                <w:ins w:id="89" w:author="Huawei" w:date="2023-02-14T18:01:00Z"/>
                <w:snapToGrid w:val="0"/>
              </w:rPr>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84E2F" w14:textId="77777777" w:rsidR="005D5A2A" w:rsidRPr="00F511A5" w:rsidRDefault="005D5A2A" w:rsidP="00191392">
            <w:pPr>
              <w:pStyle w:val="TAL"/>
              <w:rPr>
                <w:ins w:id="90" w:author="Huawei" w:date="2023-02-14T18:01:00Z"/>
                <w:snapToGrid w:val="0"/>
              </w:rPr>
            </w:pPr>
          </w:p>
        </w:tc>
      </w:tr>
      <w:tr w:rsidR="005D5A2A" w:rsidRPr="00F511A5" w14:paraId="476198DD" w14:textId="77777777" w:rsidTr="005D5A2A">
        <w:tblPrEx>
          <w:tblCellMar>
            <w:left w:w="99" w:type="dxa"/>
            <w:right w:w="99" w:type="dxa"/>
          </w:tblCellMar>
        </w:tblPrEx>
        <w:trPr>
          <w:ins w:id="91" w:author="Huawei" w:date="2023-02-14T18:0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CF06E" w14:textId="77777777" w:rsidR="005D5A2A" w:rsidRPr="00F511A5" w:rsidRDefault="005D5A2A" w:rsidP="00191392">
            <w:pPr>
              <w:pStyle w:val="TAL"/>
              <w:rPr>
                <w:ins w:id="92" w:author="Huawei" w:date="2023-02-14T18:01:00Z"/>
                <w:snapToGrid w:val="0"/>
                <w:lang w:eastAsia="zh-CN"/>
              </w:rPr>
            </w:pPr>
            <w:ins w:id="93" w:author="Huawei" w:date="2023-02-14T18:01:00Z">
              <w:r w:rsidRPr="00F511A5">
                <w:rPr>
                  <w:snapToGrid w:val="0"/>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0771E" w14:textId="77777777" w:rsidR="005D5A2A" w:rsidRPr="00F511A5" w:rsidRDefault="005D5A2A" w:rsidP="00191392">
            <w:pPr>
              <w:pStyle w:val="TAL"/>
              <w:rPr>
                <w:ins w:id="94" w:author="Huawei" w:date="2023-02-14T18: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6747F" w14:textId="77777777" w:rsidR="005D5A2A" w:rsidRPr="00F511A5" w:rsidRDefault="005D5A2A" w:rsidP="00191392">
            <w:pPr>
              <w:pStyle w:val="TAL"/>
              <w:rPr>
                <w:ins w:id="95" w:author="Huawei" w:date="2023-02-14T18:01:00Z"/>
                <w:snapToGrid w:val="0"/>
                <w:lang w:eastAsia="zh-CN"/>
              </w:rPr>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FE144" w14:textId="77777777" w:rsidR="005D5A2A" w:rsidRPr="00F511A5" w:rsidRDefault="005D5A2A" w:rsidP="00191392">
            <w:pPr>
              <w:pStyle w:val="TAL"/>
              <w:rPr>
                <w:ins w:id="96" w:author="Huawei" w:date="2023-02-14T18:01:00Z"/>
                <w:snapToGrid w:val="0"/>
              </w:rPr>
            </w:pPr>
          </w:p>
        </w:tc>
      </w:tr>
      <w:tr w:rsidR="005D5A2A" w:rsidRPr="00F511A5" w14:paraId="7C08F1F9" w14:textId="77777777" w:rsidTr="005D5A2A">
        <w:tblPrEx>
          <w:tblCellMar>
            <w:left w:w="99" w:type="dxa"/>
            <w:right w:w="99" w:type="dxa"/>
          </w:tblCellMar>
        </w:tblPrEx>
        <w:trPr>
          <w:ins w:id="97" w:author="Huawei" w:date="2023-02-14T18:01:00Z"/>
        </w:trPr>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221BE" w14:textId="77777777" w:rsidR="005D5A2A" w:rsidRPr="00F511A5" w:rsidRDefault="005D5A2A" w:rsidP="00191392">
            <w:pPr>
              <w:pStyle w:val="TAL"/>
              <w:rPr>
                <w:ins w:id="98" w:author="Huawei" w:date="2023-02-14T18:01:00Z"/>
                <w:snapToGrid w:val="0"/>
                <w:lang w:eastAsia="zh-CN"/>
              </w:rPr>
            </w:pPr>
            <w:ins w:id="99" w:author="Huawei" w:date="2023-02-14T18:01:00Z">
              <w:r w:rsidRPr="00F511A5">
                <w:rPr>
                  <w:snapToGrid w:val="0"/>
                  <w:lang w:eastAsia="zh-CN"/>
                </w:rPr>
                <w:t>}</w:t>
              </w:r>
            </w:ins>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52621" w14:textId="77777777" w:rsidR="005D5A2A" w:rsidRPr="00F511A5" w:rsidRDefault="005D5A2A" w:rsidP="00191392">
            <w:pPr>
              <w:pStyle w:val="TAL"/>
              <w:rPr>
                <w:ins w:id="100" w:author="Huawei" w:date="2023-02-14T18: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48AFF" w14:textId="77777777" w:rsidR="005D5A2A" w:rsidRPr="00F511A5" w:rsidRDefault="005D5A2A" w:rsidP="00191392">
            <w:pPr>
              <w:pStyle w:val="TAL"/>
              <w:rPr>
                <w:ins w:id="101" w:author="Huawei" w:date="2023-02-14T18:01:00Z"/>
                <w:snapToGrid w:val="0"/>
                <w:lang w:eastAsia="zh-CN"/>
              </w:rPr>
            </w:pPr>
          </w:p>
        </w:tc>
        <w:tc>
          <w:tcPr>
            <w:tcW w:w="11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5054B" w14:textId="77777777" w:rsidR="005D5A2A" w:rsidRPr="00F511A5" w:rsidRDefault="005D5A2A" w:rsidP="00191392">
            <w:pPr>
              <w:pStyle w:val="TAL"/>
              <w:rPr>
                <w:ins w:id="102" w:author="Huawei" w:date="2023-02-14T18:01:00Z"/>
                <w:snapToGrid w:val="0"/>
              </w:rPr>
            </w:pPr>
          </w:p>
        </w:tc>
      </w:tr>
    </w:tbl>
    <w:p w14:paraId="7E37D497" w14:textId="77777777" w:rsidR="0063646B" w:rsidRPr="00F511A5" w:rsidRDefault="0063646B" w:rsidP="0063646B">
      <w:pPr>
        <w:rPr>
          <w:lang w:eastAsia="zh-CN"/>
        </w:rPr>
      </w:pPr>
    </w:p>
    <w:p w14:paraId="3EE39DDD" w14:textId="77777777" w:rsidR="0063646B" w:rsidRPr="00F511A5" w:rsidRDefault="0063646B" w:rsidP="0063646B">
      <w:pPr>
        <w:pStyle w:val="TH"/>
        <w:rPr>
          <w:lang w:eastAsia="zh-CN"/>
        </w:rPr>
      </w:pPr>
      <w:r w:rsidRPr="00F511A5">
        <w:t xml:space="preserve">Table </w:t>
      </w:r>
      <w:r w:rsidRPr="00F511A5">
        <w:rPr>
          <w:snapToGrid w:val="0"/>
        </w:rPr>
        <w:t>12.1.</w:t>
      </w:r>
      <w:r w:rsidRPr="00F511A5">
        <w:rPr>
          <w:snapToGrid w:val="0"/>
          <w:lang w:eastAsia="zh-CN"/>
        </w:rPr>
        <w:t>5</w:t>
      </w:r>
      <w:r w:rsidRPr="00F511A5">
        <w:rPr>
          <w:snapToGrid w:val="0"/>
        </w:rPr>
        <w:t>.1.3.3</w:t>
      </w:r>
      <w:r w:rsidRPr="00F511A5">
        <w:t>-</w:t>
      </w:r>
      <w:r w:rsidRPr="00F511A5">
        <w:rPr>
          <w:lang w:eastAsia="zh-CN"/>
        </w:rPr>
        <w:t>3</w:t>
      </w:r>
      <w:r w:rsidRPr="00F511A5">
        <w:t xml:space="preserve">: </w:t>
      </w:r>
      <w:proofErr w:type="spellStart"/>
      <w:r w:rsidRPr="00F511A5">
        <w:rPr>
          <w:snapToGrid w:val="0"/>
        </w:rPr>
        <w:t>RRCReconfigurationCompleteSidelink</w:t>
      </w:r>
      <w:proofErr w:type="spellEnd"/>
      <w:r w:rsidRPr="00F511A5">
        <w:rPr>
          <w:snapToGrid w:val="0"/>
          <w:lang w:eastAsia="zh-CN"/>
        </w:rPr>
        <w:t xml:space="preserve"> (step 4,</w:t>
      </w:r>
      <w:r w:rsidRPr="00F511A5">
        <w:t xml:space="preserve"> </w:t>
      </w:r>
      <w:r w:rsidRPr="00F511A5">
        <w:rPr>
          <w:snapToGrid w:val="0"/>
          <w:lang w:eastAsia="zh-CN"/>
        </w:rPr>
        <w:t>Table 12.1.5.1.3.2-1)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63646B" w:rsidRPr="00F511A5" w14:paraId="5E396304" w14:textId="77777777" w:rsidTr="00191392">
        <w:tc>
          <w:tcPr>
            <w:tcW w:w="9603" w:type="dxa"/>
            <w:tcBorders>
              <w:top w:val="single" w:sz="4" w:space="0" w:color="auto"/>
              <w:left w:val="single" w:sz="4" w:space="0" w:color="auto"/>
              <w:bottom w:val="single" w:sz="4" w:space="0" w:color="auto"/>
              <w:right w:val="single" w:sz="4" w:space="0" w:color="auto"/>
            </w:tcBorders>
            <w:hideMark/>
          </w:tcPr>
          <w:p w14:paraId="3D2C0E9D" w14:textId="77777777" w:rsidR="0063646B" w:rsidRPr="00F511A5" w:rsidRDefault="0063646B" w:rsidP="00191392">
            <w:pPr>
              <w:pStyle w:val="TAL"/>
              <w:rPr>
                <w:lang w:eastAsia="zh-CN"/>
              </w:rPr>
            </w:pPr>
            <w:r w:rsidRPr="00F511A5">
              <w:rPr>
                <w:lang w:eastAsia="zh-CN"/>
              </w:rPr>
              <w:t>Derivation path: TS 38.508-1 [4], Table 4.6.1A-4 with condition RX</w:t>
            </w:r>
          </w:p>
        </w:tc>
      </w:tr>
    </w:tbl>
    <w:p w14:paraId="5A988351" w14:textId="77777777" w:rsidR="0063646B" w:rsidRDefault="0063646B" w:rsidP="0063646B">
      <w:pPr>
        <w:rPr>
          <w:lang w:eastAsia="zh-CN"/>
        </w:rPr>
      </w:pPr>
    </w:p>
    <w:p w14:paraId="27F2A5BA" w14:textId="77777777" w:rsidR="00433491" w:rsidRPr="00F511A5" w:rsidRDefault="00433491" w:rsidP="00433491">
      <w:pPr>
        <w:pStyle w:val="40"/>
        <w:rPr>
          <w:lang w:eastAsia="zh-CN"/>
        </w:rPr>
      </w:pPr>
      <w:r w:rsidRPr="00F511A5">
        <w:rPr>
          <w:lang w:eastAsia="zh-CN"/>
        </w:rPr>
        <w:lastRenderedPageBreak/>
        <w:t>12.1.5.2</w:t>
      </w:r>
      <w:r w:rsidRPr="00F511A5">
        <w:tab/>
        <w:t xml:space="preserve">PC5-only operation / </w:t>
      </w:r>
      <w:proofErr w:type="spellStart"/>
      <w:r w:rsidRPr="00F511A5">
        <w:t>Sidelink</w:t>
      </w:r>
      <w:proofErr w:type="spellEnd"/>
      <w:r w:rsidRPr="00F511A5">
        <w:t xml:space="preserve"> CSI reporting / Reporting</w:t>
      </w:r>
    </w:p>
    <w:p w14:paraId="22CC883F" w14:textId="77777777" w:rsidR="00433491" w:rsidRPr="00F511A5" w:rsidRDefault="00433491" w:rsidP="00433491">
      <w:pPr>
        <w:pStyle w:val="H6"/>
      </w:pPr>
      <w:r w:rsidRPr="00F511A5">
        <w:rPr>
          <w:lang w:eastAsia="zh-CN"/>
        </w:rPr>
        <w:t>12.1.5.2</w:t>
      </w:r>
      <w:r w:rsidRPr="00F511A5">
        <w:t>.1</w:t>
      </w:r>
      <w:r w:rsidRPr="00F511A5">
        <w:tab/>
        <w:t>Test Purpose (TP)</w:t>
      </w:r>
    </w:p>
    <w:p w14:paraId="1B938ACB" w14:textId="77777777" w:rsidR="00433491" w:rsidRPr="00F511A5" w:rsidRDefault="00433491" w:rsidP="00433491">
      <w:pPr>
        <w:pStyle w:val="H6"/>
      </w:pPr>
      <w:r w:rsidRPr="00F511A5">
        <w:t>(1)</w:t>
      </w:r>
    </w:p>
    <w:p w14:paraId="0640402D" w14:textId="77777777" w:rsidR="00433491" w:rsidRPr="00F511A5" w:rsidRDefault="00433491" w:rsidP="00433491">
      <w:pPr>
        <w:pStyle w:val="PL"/>
        <w:rPr>
          <w:noProof w:val="0"/>
        </w:rPr>
      </w:pPr>
      <w:r w:rsidRPr="00F511A5">
        <w:rPr>
          <w:b/>
          <w:noProof w:val="0"/>
        </w:rPr>
        <w:t>with</w:t>
      </w:r>
      <w:r w:rsidRPr="00F511A5">
        <w:rPr>
          <w:noProof w:val="0"/>
        </w:rPr>
        <w:t xml:space="preserve"> </w:t>
      </w:r>
      <w:proofErr w:type="gramStart"/>
      <w:r w:rsidRPr="00F511A5">
        <w:rPr>
          <w:noProof w:val="0"/>
        </w:rPr>
        <w:t>{  UE</w:t>
      </w:r>
      <w:proofErr w:type="gramEnd"/>
      <w:r w:rsidRPr="00F511A5">
        <w:rPr>
          <w:noProof w:val="0"/>
        </w:rPr>
        <w:t xml:space="preserve"> </w:t>
      </w:r>
      <w:r w:rsidRPr="00F511A5">
        <w:rPr>
          <w:noProof w:val="0"/>
          <w:lang w:eastAsia="zh-CN"/>
        </w:rPr>
        <w:t>having</w:t>
      </w:r>
      <w:r w:rsidRPr="00F511A5">
        <w:rPr>
          <w:noProof w:val="0"/>
        </w:rPr>
        <w:t xml:space="preserve"> established PC5 </w:t>
      </w:r>
      <w:proofErr w:type="spellStart"/>
      <w:r w:rsidRPr="00F511A5">
        <w:rPr>
          <w:noProof w:val="0"/>
        </w:rPr>
        <w:t>RRC</w:t>
      </w:r>
      <w:proofErr w:type="spellEnd"/>
      <w:r w:rsidRPr="00F511A5">
        <w:rPr>
          <w:noProof w:val="0"/>
        </w:rPr>
        <w:t xml:space="preserve"> connection with peer UE and configured</w:t>
      </w:r>
      <w:r w:rsidRPr="00F511A5">
        <w:rPr>
          <w:noProof w:val="0"/>
          <w:lang w:eastAsia="zh-CN"/>
        </w:rPr>
        <w:t xml:space="preserve"> </w:t>
      </w:r>
      <w:r w:rsidRPr="00F511A5">
        <w:rPr>
          <w:noProof w:val="0"/>
        </w:rPr>
        <w:t>by peer UE to perform CSI measurement}</w:t>
      </w:r>
    </w:p>
    <w:p w14:paraId="69EABB30" w14:textId="77777777" w:rsidR="00433491" w:rsidRPr="00F511A5" w:rsidRDefault="00433491" w:rsidP="00433491">
      <w:pPr>
        <w:pStyle w:val="PL"/>
        <w:rPr>
          <w:noProof w:val="0"/>
        </w:rPr>
      </w:pPr>
      <w:r w:rsidRPr="00F511A5">
        <w:rPr>
          <w:b/>
          <w:noProof w:val="0"/>
        </w:rPr>
        <w:t>ensure that</w:t>
      </w:r>
      <w:r w:rsidRPr="00F511A5">
        <w:rPr>
          <w:noProof w:val="0"/>
        </w:rPr>
        <w:t xml:space="preserve"> {</w:t>
      </w:r>
    </w:p>
    <w:p w14:paraId="6D1C0D28" w14:textId="77777777" w:rsidR="00433491" w:rsidRPr="00F511A5" w:rsidRDefault="00433491" w:rsidP="00433491">
      <w:pPr>
        <w:pStyle w:val="PL"/>
        <w:rPr>
          <w:noProof w:val="0"/>
        </w:rPr>
      </w:pPr>
      <w:r w:rsidRPr="00F511A5">
        <w:rPr>
          <w:noProof w:val="0"/>
        </w:rPr>
        <w:t xml:space="preserve">  </w:t>
      </w:r>
      <w:r w:rsidRPr="00F511A5">
        <w:rPr>
          <w:b/>
          <w:noProof w:val="0"/>
        </w:rPr>
        <w:t>when</w:t>
      </w:r>
      <w:r w:rsidRPr="00F511A5">
        <w:rPr>
          <w:noProof w:val="0"/>
        </w:rPr>
        <w:t xml:space="preserve"> </w:t>
      </w:r>
      <w:proofErr w:type="gramStart"/>
      <w:r w:rsidRPr="00F511A5">
        <w:rPr>
          <w:noProof w:val="0"/>
        </w:rPr>
        <w:t>{ UE</w:t>
      </w:r>
      <w:proofErr w:type="gramEnd"/>
      <w:r w:rsidRPr="00F511A5">
        <w:rPr>
          <w:noProof w:val="0"/>
        </w:rPr>
        <w:t xml:space="preserve"> receives a SCI format </w:t>
      </w:r>
      <w:r w:rsidRPr="00F511A5">
        <w:rPr>
          <w:noProof w:val="0"/>
          <w:lang w:eastAsia="zh-CN"/>
        </w:rPr>
        <w:t>2</w:t>
      </w:r>
      <w:r w:rsidRPr="00F511A5">
        <w:rPr>
          <w:noProof w:val="0"/>
        </w:rPr>
        <w:t>-A to trigger SL CSI report}</w:t>
      </w:r>
    </w:p>
    <w:p w14:paraId="6831A6DF" w14:textId="77777777" w:rsidR="00433491" w:rsidRPr="00F511A5" w:rsidRDefault="00433491" w:rsidP="00433491">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rFonts w:cs="Courier New"/>
          <w:noProof w:val="0"/>
          <w:szCs w:val="16"/>
        </w:rPr>
        <w:t>UE</w:t>
      </w:r>
      <w:proofErr w:type="gramEnd"/>
      <w:r w:rsidRPr="00F511A5">
        <w:rPr>
          <w:rFonts w:cs="Courier New"/>
          <w:noProof w:val="0"/>
          <w:szCs w:val="16"/>
        </w:rPr>
        <w:t xml:space="preserve"> sends an CSI reporting MAC-CE to peer UE</w:t>
      </w:r>
      <w:r w:rsidRPr="00F511A5">
        <w:rPr>
          <w:rFonts w:cs="Courier New"/>
          <w:noProof w:val="0"/>
          <w:szCs w:val="16"/>
          <w:lang w:eastAsia="zh-CN"/>
        </w:rPr>
        <w:t xml:space="preserve"> </w:t>
      </w:r>
      <w:r w:rsidRPr="00F511A5">
        <w:rPr>
          <w:noProof w:val="0"/>
        </w:rPr>
        <w:t>}</w:t>
      </w:r>
    </w:p>
    <w:p w14:paraId="53DBB637" w14:textId="77777777" w:rsidR="00433491" w:rsidRPr="00F511A5" w:rsidRDefault="00433491" w:rsidP="00433491">
      <w:pPr>
        <w:pStyle w:val="PL"/>
        <w:rPr>
          <w:noProof w:val="0"/>
          <w:lang w:eastAsia="zh-CN"/>
        </w:rPr>
      </w:pPr>
      <w:r w:rsidRPr="00F511A5">
        <w:rPr>
          <w:noProof w:val="0"/>
        </w:rPr>
        <w:t xml:space="preserve">            }</w:t>
      </w:r>
    </w:p>
    <w:p w14:paraId="2EEA49D4" w14:textId="77777777" w:rsidR="00433491" w:rsidRPr="00F511A5" w:rsidRDefault="00433491" w:rsidP="00433491">
      <w:pPr>
        <w:pStyle w:val="PL"/>
        <w:rPr>
          <w:noProof w:val="0"/>
          <w:lang w:eastAsia="zh-CN"/>
        </w:rPr>
      </w:pPr>
    </w:p>
    <w:p w14:paraId="6D1F086E" w14:textId="77777777" w:rsidR="00433491" w:rsidRPr="00F511A5" w:rsidRDefault="00433491" w:rsidP="00433491">
      <w:pPr>
        <w:pStyle w:val="H6"/>
      </w:pPr>
      <w:r w:rsidRPr="00F511A5">
        <w:rPr>
          <w:lang w:eastAsia="zh-CN"/>
        </w:rPr>
        <w:t>12.1.5.2</w:t>
      </w:r>
      <w:r w:rsidRPr="00F511A5">
        <w:t>.</w:t>
      </w:r>
      <w:r w:rsidRPr="00F511A5">
        <w:rPr>
          <w:lang w:eastAsia="zh-CN"/>
        </w:rPr>
        <w:t>2</w:t>
      </w:r>
      <w:r w:rsidRPr="00F511A5">
        <w:tab/>
        <w:t>Conformance requirements</w:t>
      </w:r>
    </w:p>
    <w:p w14:paraId="5A934990" w14:textId="77777777" w:rsidR="00433491" w:rsidRPr="00F511A5" w:rsidRDefault="00433491" w:rsidP="00433491">
      <w:pPr>
        <w:rPr>
          <w:lang w:eastAsia="zh-CN"/>
        </w:rPr>
      </w:pPr>
      <w:r w:rsidRPr="00F511A5">
        <w:t>References: The conformance requirements covered in the present TC are specified in: TS 38.331 [22], subclause 5.8.</w:t>
      </w:r>
      <w:r w:rsidRPr="00F511A5">
        <w:rPr>
          <w:lang w:eastAsia="zh-CN"/>
        </w:rPr>
        <w:t>9</w:t>
      </w:r>
      <w:r w:rsidRPr="00F511A5">
        <w:t>.</w:t>
      </w:r>
      <w:r w:rsidRPr="00F511A5">
        <w:rPr>
          <w:lang w:eastAsia="zh-CN"/>
        </w:rPr>
        <w:t>1</w:t>
      </w:r>
      <w:r w:rsidRPr="00F511A5">
        <w:t>.</w:t>
      </w:r>
      <w:r w:rsidRPr="00F511A5">
        <w:rPr>
          <w:lang w:eastAsia="zh-CN"/>
        </w:rPr>
        <w:t>1,5.8.9.1.2,5.8.9.1.3,</w:t>
      </w:r>
      <w:r w:rsidRPr="00F511A5">
        <w:t xml:space="preserve"> TS </w:t>
      </w:r>
      <w:r w:rsidRPr="00F511A5">
        <w:rPr>
          <w:lang w:eastAsia="zh-CN"/>
        </w:rPr>
        <w:t>38</w:t>
      </w:r>
      <w:r w:rsidRPr="00F511A5">
        <w:t>.</w:t>
      </w:r>
      <w:r w:rsidRPr="00F511A5">
        <w:rPr>
          <w:lang w:eastAsia="zh-CN"/>
        </w:rPr>
        <w:t>321</w:t>
      </w:r>
      <w:r w:rsidRPr="00F511A5">
        <w:t xml:space="preserve">, clause </w:t>
      </w:r>
      <w:r w:rsidRPr="00F511A5">
        <w:rPr>
          <w:lang w:eastAsia="zh-CN"/>
        </w:rPr>
        <w:t>6.1.3.35.</w:t>
      </w:r>
      <w:r w:rsidRPr="00F511A5">
        <w:t xml:space="preserve"> Unless otherwise stated these are Rel-16 requirements. </w:t>
      </w:r>
    </w:p>
    <w:p w14:paraId="5F79FED7" w14:textId="77777777" w:rsidR="00433491" w:rsidRPr="00F511A5" w:rsidRDefault="00433491" w:rsidP="00433491">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lang w:eastAsia="zh-CN"/>
        </w:rPr>
        <w:t>5.8.9.1.1</w:t>
      </w:r>
      <w:r w:rsidRPr="00F511A5">
        <w:t>]</w:t>
      </w:r>
    </w:p>
    <w:p w14:paraId="66325CAA" w14:textId="77777777" w:rsidR="00433491" w:rsidRPr="00F511A5" w:rsidRDefault="00433491" w:rsidP="00433491">
      <w:r w:rsidRPr="00F511A5">
        <w:t>General</w:t>
      </w:r>
    </w:p>
    <w:p w14:paraId="3519C870" w14:textId="77777777" w:rsidR="00433491" w:rsidRPr="00F511A5" w:rsidRDefault="00433491" w:rsidP="00433491">
      <w:pPr>
        <w:pStyle w:val="TH"/>
      </w:pPr>
      <w:r w:rsidRPr="00F511A5">
        <w:object w:dxaOrig="4850" w:dyaOrig="2130" w14:anchorId="41719CE3">
          <v:shape id="_x0000_i1027" type="#_x0000_t75" style="width:242.65pt;height:106.55pt" o:ole="">
            <v:imagedata r:id="rId13" o:title=""/>
          </v:shape>
          <o:OLEObject Type="Embed" ProgID="Mscgen.Chart" ShapeID="_x0000_i1027" DrawAspect="Content" ObjectID="_1738565889" r:id="rId17"/>
        </w:object>
      </w:r>
    </w:p>
    <w:p w14:paraId="392B52FF" w14:textId="77777777" w:rsidR="00433491" w:rsidRPr="00F511A5" w:rsidRDefault="00433491" w:rsidP="00433491">
      <w:pPr>
        <w:pStyle w:val="TF"/>
      </w:pPr>
      <w:r w:rsidRPr="00F511A5">
        <w:t xml:space="preserve">Figure 5.8.9.1.1-1: </w:t>
      </w:r>
      <w:proofErr w:type="spellStart"/>
      <w:r w:rsidRPr="00F511A5">
        <w:t>Sidelink</w:t>
      </w:r>
      <w:proofErr w:type="spellEnd"/>
      <w:r w:rsidRPr="00F511A5">
        <w:t xml:space="preserve"> </w:t>
      </w:r>
      <w:proofErr w:type="spellStart"/>
      <w:r w:rsidRPr="00F511A5">
        <w:t>RRC</w:t>
      </w:r>
      <w:proofErr w:type="spellEnd"/>
      <w:r w:rsidRPr="00F511A5">
        <w:t xml:space="preserve"> reconfiguration, successful</w:t>
      </w:r>
    </w:p>
    <w:p w14:paraId="4E1BC01A" w14:textId="77777777" w:rsidR="00433491" w:rsidRPr="00F511A5" w:rsidRDefault="00433491" w:rsidP="00433491"/>
    <w:p w14:paraId="19A57984" w14:textId="77777777" w:rsidR="00433491" w:rsidRPr="00F511A5" w:rsidRDefault="00433491" w:rsidP="00433491">
      <w:pPr>
        <w:pStyle w:val="TH"/>
      </w:pPr>
      <w:r w:rsidRPr="00F511A5">
        <w:object w:dxaOrig="4740" w:dyaOrig="2130" w14:anchorId="3E9C75B3">
          <v:shape id="_x0000_i1028" type="#_x0000_t75" style="width:236.8pt;height:106.55pt" o:ole="">
            <v:imagedata r:id="rId15" o:title=""/>
          </v:shape>
          <o:OLEObject Type="Embed" ProgID="Mscgen.Chart" ShapeID="_x0000_i1028" DrawAspect="Content" ObjectID="_1738565890" r:id="rId18"/>
        </w:object>
      </w:r>
    </w:p>
    <w:p w14:paraId="7C338F25" w14:textId="77777777" w:rsidR="00433491" w:rsidRPr="00F511A5" w:rsidRDefault="00433491" w:rsidP="00433491">
      <w:pPr>
        <w:pStyle w:val="TF"/>
      </w:pPr>
      <w:r w:rsidRPr="00F511A5">
        <w:t xml:space="preserve">Figure 5.8.9.1.1-2: </w:t>
      </w:r>
      <w:proofErr w:type="spellStart"/>
      <w:r w:rsidRPr="00F511A5">
        <w:t>Sidelink</w:t>
      </w:r>
      <w:proofErr w:type="spellEnd"/>
      <w:r w:rsidRPr="00F511A5">
        <w:t xml:space="preserve"> </w:t>
      </w:r>
      <w:proofErr w:type="spellStart"/>
      <w:r w:rsidRPr="00F511A5">
        <w:t>RRC</w:t>
      </w:r>
      <w:proofErr w:type="spellEnd"/>
      <w:r w:rsidRPr="00F511A5">
        <w:t xml:space="preserve"> reconfiguration, failure</w:t>
      </w:r>
    </w:p>
    <w:p w14:paraId="6107889C" w14:textId="77777777" w:rsidR="00433491" w:rsidRPr="00F511A5" w:rsidRDefault="00433491" w:rsidP="00433491"/>
    <w:p w14:paraId="7910A069" w14:textId="77777777" w:rsidR="00433491" w:rsidRPr="00F511A5" w:rsidRDefault="00433491" w:rsidP="00433491">
      <w:r w:rsidRPr="00F511A5">
        <w:t xml:space="preserve">The purpose of this procedure is to modify a PC5-RRC connection, e.g. to establish/modify/release </w:t>
      </w:r>
      <w:proofErr w:type="spellStart"/>
      <w:r w:rsidRPr="00F511A5">
        <w:t>sidelink</w:t>
      </w:r>
      <w:proofErr w:type="spellEnd"/>
      <w:r w:rsidRPr="00F511A5">
        <w:t xml:space="preserve"> </w:t>
      </w:r>
      <w:proofErr w:type="spellStart"/>
      <w:r w:rsidRPr="00F511A5">
        <w:t>DRBs</w:t>
      </w:r>
      <w:proofErr w:type="spellEnd"/>
      <w:r w:rsidRPr="00F511A5">
        <w:t xml:space="preserve">, to (re-)configure NR </w:t>
      </w:r>
      <w:proofErr w:type="spellStart"/>
      <w:r w:rsidRPr="00F511A5">
        <w:t>sidelink</w:t>
      </w:r>
      <w:proofErr w:type="spellEnd"/>
      <w:r w:rsidRPr="00F511A5">
        <w:t xml:space="preserve"> measurement and reporting, to (re-)configure </w:t>
      </w:r>
      <w:proofErr w:type="spellStart"/>
      <w:r w:rsidRPr="00F511A5">
        <w:t>sidelink</w:t>
      </w:r>
      <w:proofErr w:type="spellEnd"/>
      <w:r w:rsidRPr="00F511A5">
        <w:t xml:space="preserve"> CSI reference signal resources and CSI reporting latency bound.</w:t>
      </w:r>
    </w:p>
    <w:p w14:paraId="0DE6D0E3" w14:textId="77777777" w:rsidR="00433491" w:rsidRPr="00F511A5" w:rsidRDefault="00433491" w:rsidP="00433491">
      <w:r w:rsidRPr="00F511A5">
        <w:t xml:space="preserve">The UE may initiate the </w:t>
      </w:r>
      <w:proofErr w:type="spellStart"/>
      <w:r w:rsidRPr="00F511A5">
        <w:t>sidelink</w:t>
      </w:r>
      <w:proofErr w:type="spellEnd"/>
      <w:r w:rsidRPr="00F511A5">
        <w:t xml:space="preserve"> </w:t>
      </w:r>
      <w:proofErr w:type="spellStart"/>
      <w:r w:rsidRPr="00F511A5">
        <w:t>RRC</w:t>
      </w:r>
      <w:proofErr w:type="spellEnd"/>
      <w:r w:rsidRPr="00F511A5">
        <w:t xml:space="preserve"> reconfiguration procedure and perform the operation in sub-clause 5.8.9.1.2 on the corresponding PC5-RRC connection in following cases:</w:t>
      </w:r>
    </w:p>
    <w:p w14:paraId="6AE847F0" w14:textId="77777777" w:rsidR="00433491" w:rsidRPr="00F511A5" w:rsidRDefault="00433491" w:rsidP="00433491">
      <w:r w:rsidRPr="00F511A5">
        <w:t>-</w:t>
      </w:r>
      <w:r w:rsidRPr="00F511A5">
        <w:tab/>
        <w:t xml:space="preserve">the release of </w:t>
      </w:r>
      <w:proofErr w:type="spellStart"/>
      <w:r w:rsidRPr="00F511A5">
        <w:t>sidelink</w:t>
      </w:r>
      <w:proofErr w:type="spellEnd"/>
      <w:r w:rsidRPr="00F511A5">
        <w:t xml:space="preserve"> </w:t>
      </w:r>
      <w:proofErr w:type="spellStart"/>
      <w:r w:rsidRPr="00F511A5">
        <w:t>DRBs</w:t>
      </w:r>
      <w:proofErr w:type="spellEnd"/>
      <w:r w:rsidRPr="00F511A5">
        <w:t xml:space="preserve"> associated with the peer UE, as specified in sub-clause 5.8.9.1a.1;</w:t>
      </w:r>
    </w:p>
    <w:p w14:paraId="6C1CBA38" w14:textId="77777777" w:rsidR="00433491" w:rsidRPr="00F511A5" w:rsidRDefault="00433491" w:rsidP="00433491">
      <w:r w:rsidRPr="00F511A5">
        <w:t>-</w:t>
      </w:r>
      <w:r w:rsidRPr="00F511A5">
        <w:tab/>
        <w:t xml:space="preserve">the establishment of </w:t>
      </w:r>
      <w:proofErr w:type="spellStart"/>
      <w:r w:rsidRPr="00F511A5">
        <w:t>sidelink</w:t>
      </w:r>
      <w:proofErr w:type="spellEnd"/>
      <w:r w:rsidRPr="00F511A5">
        <w:t xml:space="preserve"> </w:t>
      </w:r>
      <w:proofErr w:type="spellStart"/>
      <w:r w:rsidRPr="00F511A5">
        <w:t>DRBs</w:t>
      </w:r>
      <w:proofErr w:type="spellEnd"/>
      <w:r w:rsidRPr="00F511A5">
        <w:t xml:space="preserve"> associated with the peer UE, as specified in sub-clause 5.8.9.1a.2;</w:t>
      </w:r>
    </w:p>
    <w:p w14:paraId="2520F640" w14:textId="77777777" w:rsidR="00433491" w:rsidRPr="00F511A5" w:rsidRDefault="00433491" w:rsidP="00433491">
      <w:r w:rsidRPr="00F511A5">
        <w:t>-</w:t>
      </w:r>
      <w:r w:rsidRPr="00F511A5">
        <w:tab/>
        <w:t xml:space="preserve">the modification for the parameters included in </w:t>
      </w:r>
      <w:proofErr w:type="spellStart"/>
      <w:r w:rsidRPr="00F511A5">
        <w:rPr>
          <w:i/>
        </w:rPr>
        <w:t>SLRB</w:t>
      </w:r>
      <w:proofErr w:type="spellEnd"/>
      <w:r w:rsidRPr="00F511A5">
        <w:rPr>
          <w:i/>
        </w:rPr>
        <w:t>-Config</w:t>
      </w:r>
      <w:r w:rsidRPr="00F511A5">
        <w:t xml:space="preserve"> of </w:t>
      </w:r>
      <w:proofErr w:type="spellStart"/>
      <w:r w:rsidRPr="00F511A5">
        <w:t>sidelink</w:t>
      </w:r>
      <w:proofErr w:type="spellEnd"/>
      <w:r w:rsidRPr="00F511A5">
        <w:t xml:space="preserve"> </w:t>
      </w:r>
      <w:proofErr w:type="spellStart"/>
      <w:r w:rsidRPr="00F511A5">
        <w:t>DRBs</w:t>
      </w:r>
      <w:proofErr w:type="spellEnd"/>
      <w:r w:rsidRPr="00F511A5">
        <w:t xml:space="preserve"> associated with the peer UE, as specified in sub-clause 5.8.9.1a.2;</w:t>
      </w:r>
    </w:p>
    <w:p w14:paraId="7C93AB1F" w14:textId="77777777" w:rsidR="00433491" w:rsidRPr="00F511A5" w:rsidRDefault="00433491" w:rsidP="00433491">
      <w:r w:rsidRPr="00F511A5">
        <w:t>-</w:t>
      </w:r>
      <w:r w:rsidRPr="00F511A5">
        <w:tab/>
        <w:t xml:space="preserve">the (re-)configuration of the peer UE to perform NR </w:t>
      </w:r>
      <w:proofErr w:type="spellStart"/>
      <w:r w:rsidRPr="00F511A5">
        <w:t>sidelink</w:t>
      </w:r>
      <w:proofErr w:type="spellEnd"/>
      <w:r w:rsidRPr="00F511A5">
        <w:t xml:space="preserve"> measurement and report.</w:t>
      </w:r>
    </w:p>
    <w:p w14:paraId="4818B51B" w14:textId="77777777" w:rsidR="00433491" w:rsidRPr="00F511A5" w:rsidRDefault="00433491" w:rsidP="00433491">
      <w:r w:rsidRPr="00F511A5">
        <w:lastRenderedPageBreak/>
        <w:t>-</w:t>
      </w:r>
      <w:r w:rsidRPr="00F511A5">
        <w:tab/>
        <w:t xml:space="preserve">the (re-)configuration of the </w:t>
      </w:r>
      <w:proofErr w:type="spellStart"/>
      <w:r w:rsidRPr="00F511A5">
        <w:t>sidelink</w:t>
      </w:r>
      <w:proofErr w:type="spellEnd"/>
      <w:r w:rsidRPr="00F511A5">
        <w:t xml:space="preserve"> CSI reference signal resources and CSI reporting latency bound.</w:t>
      </w:r>
    </w:p>
    <w:p w14:paraId="76E89590" w14:textId="77777777" w:rsidR="00433491" w:rsidRPr="00F511A5" w:rsidRDefault="00433491" w:rsidP="00433491">
      <w:pPr>
        <w:rPr>
          <w:lang w:eastAsia="zh-CN"/>
        </w:rPr>
      </w:pPr>
      <w:r w:rsidRPr="00F511A5">
        <w:rPr>
          <w:lang w:eastAsia="zh-CN"/>
        </w:rPr>
        <w:t>I</w:t>
      </w:r>
      <w:r w:rsidRPr="00F511A5">
        <w:t xml:space="preserve">n </w:t>
      </w:r>
      <w:proofErr w:type="spellStart"/>
      <w:r w:rsidRPr="00F511A5">
        <w:t>RRC_CONNECTED</w:t>
      </w:r>
      <w:proofErr w:type="spellEnd"/>
      <w:r w:rsidRPr="00F511A5">
        <w:t xml:space="preserve">, the UE applies the NR </w:t>
      </w:r>
      <w:proofErr w:type="spellStart"/>
      <w:r w:rsidRPr="00F511A5">
        <w:t>sidelink</w:t>
      </w:r>
      <w:proofErr w:type="spellEnd"/>
      <w:r w:rsidRPr="00F511A5">
        <w:t xml:space="preserve"> communications parameters provided in </w:t>
      </w:r>
      <w:proofErr w:type="spellStart"/>
      <w:r w:rsidRPr="00F511A5">
        <w:rPr>
          <w:i/>
        </w:rPr>
        <w:t>RRCReconfiguration</w:t>
      </w:r>
      <w:proofErr w:type="spellEnd"/>
      <w:r w:rsidRPr="00F511A5">
        <w:rPr>
          <w:lang w:eastAsia="zh-CN"/>
        </w:rPr>
        <w:t xml:space="preserve"> (if any). In</w:t>
      </w:r>
      <w:r w:rsidRPr="00F511A5">
        <w:t xml:space="preserve"> </w:t>
      </w:r>
      <w:proofErr w:type="spellStart"/>
      <w:r w:rsidRPr="00F511A5">
        <w:t>RRC_IDLE</w:t>
      </w:r>
      <w:proofErr w:type="spellEnd"/>
      <w:r w:rsidRPr="00F511A5">
        <w:t xml:space="preserve"> or </w:t>
      </w:r>
      <w:proofErr w:type="spellStart"/>
      <w:r w:rsidRPr="00F511A5">
        <w:t>RRC_INACTIVE</w:t>
      </w:r>
      <w:proofErr w:type="spellEnd"/>
      <w:r w:rsidRPr="00F511A5">
        <w:rPr>
          <w:lang w:eastAsia="zh-CN"/>
        </w:rPr>
        <w:t>, the UE applies</w:t>
      </w:r>
      <w:r w:rsidRPr="00F511A5">
        <w:t xml:space="preserve"> the NR </w:t>
      </w:r>
      <w:proofErr w:type="spellStart"/>
      <w:r w:rsidRPr="00F511A5">
        <w:t>sidelink</w:t>
      </w:r>
      <w:proofErr w:type="spellEnd"/>
      <w:r w:rsidRPr="00F511A5">
        <w:t xml:space="preserve"> communications parameters provided in </w:t>
      </w:r>
      <w:r w:rsidRPr="00F511A5">
        <w:rPr>
          <w:szCs w:val="22"/>
        </w:rPr>
        <w:t>system information</w:t>
      </w:r>
      <w:r w:rsidRPr="00F511A5">
        <w:rPr>
          <w:lang w:eastAsia="zh-CN"/>
        </w:rPr>
        <w:t xml:space="preserve"> (if any). For other cases, </w:t>
      </w:r>
      <w:proofErr w:type="spellStart"/>
      <w:r w:rsidRPr="00F511A5">
        <w:t>UEs</w:t>
      </w:r>
      <w:proofErr w:type="spellEnd"/>
      <w:r w:rsidRPr="00F511A5">
        <w:t xml:space="preserve"> apply the NR </w:t>
      </w:r>
      <w:proofErr w:type="spellStart"/>
      <w:r w:rsidRPr="00F511A5">
        <w:t>sidelink</w:t>
      </w:r>
      <w:proofErr w:type="spellEnd"/>
      <w:r w:rsidRPr="00F511A5">
        <w:t xml:space="preserve"> communications parameters provided in </w:t>
      </w:r>
      <w:proofErr w:type="spellStart"/>
      <w:r w:rsidRPr="00F511A5">
        <w:rPr>
          <w:i/>
        </w:rPr>
        <w:t>SidelinkPreconfigNR</w:t>
      </w:r>
      <w:proofErr w:type="spellEnd"/>
      <w:r w:rsidRPr="00F511A5">
        <w:rPr>
          <w:i/>
        </w:rPr>
        <w:t xml:space="preserve"> </w:t>
      </w:r>
      <w:r w:rsidRPr="00F511A5">
        <w:rPr>
          <w:lang w:eastAsia="zh-CN"/>
        </w:rPr>
        <w:t xml:space="preserve">(if any). When UE performs state transition between above three cases, </w:t>
      </w:r>
      <w:r w:rsidRPr="00F511A5">
        <w:t xml:space="preserve">the UE applies the NR </w:t>
      </w:r>
      <w:proofErr w:type="spellStart"/>
      <w:r w:rsidRPr="00F511A5">
        <w:t>sidelink</w:t>
      </w:r>
      <w:proofErr w:type="spellEnd"/>
      <w:r w:rsidRPr="00F511A5">
        <w:t xml:space="preserve"> communications parameters</w:t>
      </w:r>
      <w:r w:rsidRPr="00F511A5">
        <w:rPr>
          <w:lang w:eastAsia="zh-CN"/>
        </w:rPr>
        <w:t xml:space="preserve"> provided in the new state, after </w:t>
      </w:r>
      <w:r w:rsidRPr="00F511A5">
        <w:t>acquisition of the new configurations</w:t>
      </w:r>
      <w:r w:rsidRPr="00F511A5">
        <w:rPr>
          <w:lang w:eastAsia="zh-CN"/>
        </w:rPr>
        <w:t>. Before</w:t>
      </w:r>
      <w:r w:rsidRPr="00F511A5">
        <w:t xml:space="preserve"> acquisition of the new configurations, UE continues applying</w:t>
      </w:r>
      <w:r w:rsidRPr="00F511A5">
        <w:rPr>
          <w:lang w:eastAsia="zh-CN"/>
        </w:rPr>
        <w:t xml:space="preserve"> t</w:t>
      </w:r>
      <w:r w:rsidRPr="00F511A5">
        <w:t xml:space="preserve">he NR </w:t>
      </w:r>
      <w:proofErr w:type="spellStart"/>
      <w:r w:rsidRPr="00F511A5">
        <w:t>sidelink</w:t>
      </w:r>
      <w:proofErr w:type="spellEnd"/>
      <w:r w:rsidRPr="00F511A5">
        <w:t xml:space="preserve"> communications parameters</w:t>
      </w:r>
      <w:r w:rsidRPr="00F511A5">
        <w:rPr>
          <w:lang w:eastAsia="zh-CN"/>
        </w:rPr>
        <w:t xml:space="preserve"> provided in the old state.</w:t>
      </w:r>
    </w:p>
    <w:p w14:paraId="53BE9D76" w14:textId="77777777" w:rsidR="00433491" w:rsidRPr="00F511A5" w:rsidRDefault="00433491" w:rsidP="00433491">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lang w:eastAsia="zh-CN"/>
        </w:rPr>
        <w:t>5.8.9.1.2</w:t>
      </w:r>
      <w:r w:rsidRPr="00F511A5">
        <w:t>]</w:t>
      </w:r>
    </w:p>
    <w:p w14:paraId="52ABA44A" w14:textId="77777777" w:rsidR="00433491" w:rsidRPr="00F511A5" w:rsidRDefault="00433491" w:rsidP="00433491">
      <w:r w:rsidRPr="00F511A5">
        <w:t xml:space="preserve">The UE shall set the contents of </w:t>
      </w:r>
      <w:proofErr w:type="spellStart"/>
      <w:r w:rsidRPr="00F511A5">
        <w:rPr>
          <w:rFonts w:eastAsia="MS Mincho"/>
          <w:i/>
        </w:rPr>
        <w:t>RRCReconfigurationSidelink</w:t>
      </w:r>
      <w:proofErr w:type="spellEnd"/>
      <w:r w:rsidRPr="00F511A5">
        <w:t xml:space="preserve"> message as follows:</w:t>
      </w:r>
    </w:p>
    <w:p w14:paraId="1DCA7E5B" w14:textId="77777777" w:rsidR="00433491" w:rsidRPr="00F511A5" w:rsidRDefault="00433491" w:rsidP="00433491">
      <w:pPr>
        <w:pStyle w:val="B10"/>
      </w:pPr>
      <w:r w:rsidRPr="00F511A5">
        <w:t>1&gt;</w:t>
      </w:r>
      <w:r w:rsidRPr="00F511A5">
        <w:tab/>
        <w:t xml:space="preserve">for each </w:t>
      </w:r>
      <w:proofErr w:type="spellStart"/>
      <w:r w:rsidRPr="00F511A5">
        <w:t>sidelink</w:t>
      </w:r>
      <w:proofErr w:type="spellEnd"/>
      <w:r w:rsidRPr="00F511A5">
        <w:t xml:space="preserve"> </w:t>
      </w:r>
      <w:proofErr w:type="spellStart"/>
      <w:r w:rsidRPr="00F511A5">
        <w:t>DRB</w:t>
      </w:r>
      <w:proofErr w:type="spellEnd"/>
      <w:r w:rsidRPr="00F511A5">
        <w:t xml:space="preserve"> that is to be released, according to sub-clause 5.8.9.1a.1.1, due to configuration by </w:t>
      </w:r>
      <w:proofErr w:type="spellStart"/>
      <w:r w:rsidRPr="00F511A5">
        <w:rPr>
          <w:rFonts w:eastAsia="Batang"/>
          <w:i/>
        </w:rPr>
        <w:t>sl-ConfigDedicatedNR</w:t>
      </w:r>
      <w:proofErr w:type="spellEnd"/>
      <w:r w:rsidRPr="00F511A5">
        <w:rPr>
          <w:rFonts w:eastAsia="Batang"/>
          <w:i/>
        </w:rPr>
        <w:t>,</w:t>
      </w:r>
      <w:r w:rsidRPr="00F511A5">
        <w:rPr>
          <w:lang w:eastAsia="zh-CN"/>
        </w:rPr>
        <w:t xml:space="preserve"> </w:t>
      </w:r>
      <w:r w:rsidRPr="00F511A5">
        <w:rPr>
          <w:rFonts w:eastAsia="Batang"/>
          <w:i/>
        </w:rPr>
        <w:t>SIB12</w:t>
      </w:r>
      <w:r w:rsidRPr="00F511A5">
        <w:rPr>
          <w:rFonts w:eastAsia="Batang"/>
        </w:rPr>
        <w:t>,</w:t>
      </w:r>
      <w:r w:rsidRPr="00F511A5">
        <w:rPr>
          <w:rFonts w:eastAsia="Batang"/>
          <w:i/>
        </w:rPr>
        <w:t xml:space="preserve"> </w:t>
      </w:r>
      <w:proofErr w:type="spellStart"/>
      <w:r w:rsidRPr="00F511A5">
        <w:rPr>
          <w:rFonts w:eastAsia="Batang"/>
          <w:i/>
        </w:rPr>
        <w:t>SidelinkPreconfigNR</w:t>
      </w:r>
      <w:proofErr w:type="spellEnd"/>
      <w:r w:rsidRPr="00F511A5">
        <w:rPr>
          <w:rFonts w:eastAsia="Batang"/>
          <w:i/>
        </w:rPr>
        <w:t xml:space="preserve"> </w:t>
      </w:r>
      <w:r w:rsidRPr="00F511A5">
        <w:rPr>
          <w:rFonts w:eastAsia="Batang"/>
        </w:rPr>
        <w:t>or by upper layers</w:t>
      </w:r>
      <w:r w:rsidRPr="00F511A5">
        <w:t>:</w:t>
      </w:r>
    </w:p>
    <w:p w14:paraId="7C5E29DE" w14:textId="77777777" w:rsidR="00433491" w:rsidRPr="00F511A5" w:rsidRDefault="00433491" w:rsidP="00433491">
      <w:pPr>
        <w:pStyle w:val="B20"/>
      </w:pPr>
      <w:r w:rsidRPr="00F511A5">
        <w:t>2&gt;</w:t>
      </w:r>
      <w:r w:rsidRPr="00F511A5">
        <w:tab/>
        <w:t xml:space="preserve">set the </w:t>
      </w:r>
      <w:r w:rsidRPr="00F511A5">
        <w:rPr>
          <w:i/>
        </w:rPr>
        <w:t xml:space="preserve">SLRB-PC5-ConfigIndex </w:t>
      </w:r>
      <w:r w:rsidRPr="00F511A5">
        <w:t xml:space="preserve">included in the </w:t>
      </w:r>
      <w:proofErr w:type="spellStart"/>
      <w:r w:rsidRPr="00F511A5">
        <w:rPr>
          <w:i/>
        </w:rPr>
        <w:t>slrb-ConfigToReleaseList</w:t>
      </w:r>
      <w:proofErr w:type="spellEnd"/>
      <w:r w:rsidRPr="00F511A5">
        <w:t xml:space="preserve"> corresponding to the </w:t>
      </w:r>
      <w:proofErr w:type="spellStart"/>
      <w:r w:rsidRPr="00F511A5">
        <w:t>sidelink</w:t>
      </w:r>
      <w:proofErr w:type="spellEnd"/>
      <w:r w:rsidRPr="00F511A5">
        <w:t xml:space="preserve"> </w:t>
      </w:r>
      <w:proofErr w:type="spellStart"/>
      <w:r w:rsidRPr="00F511A5">
        <w:t>DRB</w:t>
      </w:r>
      <w:proofErr w:type="spellEnd"/>
      <w:r w:rsidRPr="00F511A5">
        <w:t>;</w:t>
      </w:r>
    </w:p>
    <w:p w14:paraId="43792E6C" w14:textId="77777777" w:rsidR="00433491" w:rsidRPr="00F511A5" w:rsidRDefault="00433491" w:rsidP="00433491">
      <w:pPr>
        <w:pStyle w:val="B10"/>
      </w:pPr>
      <w:r w:rsidRPr="00F511A5">
        <w:t>1&gt;</w:t>
      </w:r>
      <w:r w:rsidRPr="00F511A5">
        <w:tab/>
        <w:t xml:space="preserve">for each </w:t>
      </w:r>
      <w:proofErr w:type="spellStart"/>
      <w:r w:rsidRPr="00F511A5">
        <w:t>sidelink</w:t>
      </w:r>
      <w:proofErr w:type="spellEnd"/>
      <w:r w:rsidRPr="00F511A5">
        <w:t xml:space="preserve"> </w:t>
      </w:r>
      <w:proofErr w:type="spellStart"/>
      <w:r w:rsidRPr="00F511A5">
        <w:t>DRB</w:t>
      </w:r>
      <w:proofErr w:type="spellEnd"/>
      <w:r w:rsidRPr="00F511A5">
        <w:t xml:space="preserve"> that is to be established or modified, according to sub-clause 5.8.9.1a.2.1, due to</w:t>
      </w:r>
      <w:r w:rsidRPr="00F511A5">
        <w:rPr>
          <w:rFonts w:eastAsia="Batang"/>
        </w:rPr>
        <w:t xml:space="preserve"> receiving </w:t>
      </w:r>
      <w:proofErr w:type="spellStart"/>
      <w:r w:rsidRPr="00F511A5">
        <w:rPr>
          <w:rFonts w:eastAsia="Batang"/>
          <w:i/>
        </w:rPr>
        <w:t>sl-ConfigDedicatedNR</w:t>
      </w:r>
      <w:proofErr w:type="spellEnd"/>
      <w:r w:rsidRPr="00F511A5">
        <w:rPr>
          <w:rFonts w:eastAsia="Batang"/>
          <w:i/>
        </w:rPr>
        <w:t>,</w:t>
      </w:r>
      <w:r w:rsidRPr="00F511A5">
        <w:rPr>
          <w:lang w:eastAsia="zh-CN"/>
        </w:rPr>
        <w:t xml:space="preserve"> </w:t>
      </w:r>
      <w:r w:rsidRPr="00F511A5">
        <w:rPr>
          <w:rFonts w:eastAsia="Batang"/>
          <w:i/>
        </w:rPr>
        <w:t>SIB12</w:t>
      </w:r>
      <w:r w:rsidRPr="00F511A5">
        <w:rPr>
          <w:rFonts w:eastAsia="Batang"/>
        </w:rPr>
        <w:t xml:space="preserve"> or</w:t>
      </w:r>
      <w:r w:rsidRPr="00F511A5">
        <w:rPr>
          <w:rFonts w:eastAsia="Batang"/>
          <w:i/>
        </w:rPr>
        <w:t xml:space="preserve"> </w:t>
      </w:r>
      <w:proofErr w:type="spellStart"/>
      <w:r w:rsidRPr="00F511A5">
        <w:rPr>
          <w:rFonts w:eastAsia="Batang"/>
          <w:i/>
        </w:rPr>
        <w:t>SidelinkPreconfigNR</w:t>
      </w:r>
      <w:proofErr w:type="spellEnd"/>
      <w:r w:rsidRPr="00F511A5">
        <w:t>:</w:t>
      </w:r>
    </w:p>
    <w:p w14:paraId="1AF6B9FB" w14:textId="77777777" w:rsidR="00433491" w:rsidRPr="00F511A5" w:rsidRDefault="00433491" w:rsidP="00433491">
      <w:pPr>
        <w:pStyle w:val="B20"/>
      </w:pPr>
      <w:r w:rsidRPr="00F511A5">
        <w:t>2&gt;</w:t>
      </w:r>
      <w:r w:rsidRPr="00F511A5">
        <w:tab/>
        <w:t xml:space="preserve">set the </w:t>
      </w:r>
      <w:proofErr w:type="spellStart"/>
      <w:r w:rsidRPr="00F511A5">
        <w:rPr>
          <w:i/>
        </w:rPr>
        <w:t>SLRB</w:t>
      </w:r>
      <w:proofErr w:type="spellEnd"/>
      <w:r w:rsidRPr="00F511A5">
        <w:rPr>
          <w:i/>
        </w:rPr>
        <w:t>-Config</w:t>
      </w:r>
      <w:r w:rsidRPr="00F511A5">
        <w:t xml:space="preserve"> included in the </w:t>
      </w:r>
      <w:proofErr w:type="spellStart"/>
      <w:r w:rsidRPr="00F511A5">
        <w:rPr>
          <w:i/>
        </w:rPr>
        <w:t>slrb-ConfigToAddModList</w:t>
      </w:r>
      <w:proofErr w:type="spellEnd"/>
      <w:r w:rsidRPr="00F511A5">
        <w:t xml:space="preserve">, according to the received </w:t>
      </w:r>
      <w:proofErr w:type="spellStart"/>
      <w:r w:rsidRPr="00F511A5">
        <w:rPr>
          <w:i/>
        </w:rPr>
        <w:t>sl-RadioBearerConfig</w:t>
      </w:r>
      <w:proofErr w:type="spellEnd"/>
      <w:r w:rsidRPr="00F511A5">
        <w:t xml:space="preserve"> and </w:t>
      </w:r>
      <w:proofErr w:type="spellStart"/>
      <w:r w:rsidRPr="00F511A5">
        <w:rPr>
          <w:i/>
        </w:rPr>
        <w:t>sl-RLC-BearerConfig</w:t>
      </w:r>
      <w:proofErr w:type="spellEnd"/>
      <w:r w:rsidRPr="00F511A5">
        <w:t xml:space="preserve"> corresponding to the </w:t>
      </w:r>
      <w:proofErr w:type="spellStart"/>
      <w:r w:rsidRPr="00F511A5">
        <w:t>sidelink</w:t>
      </w:r>
      <w:proofErr w:type="spellEnd"/>
      <w:r w:rsidRPr="00F511A5">
        <w:t xml:space="preserve"> </w:t>
      </w:r>
      <w:proofErr w:type="spellStart"/>
      <w:r w:rsidRPr="00F511A5">
        <w:t>DRB</w:t>
      </w:r>
      <w:proofErr w:type="spellEnd"/>
      <w:r w:rsidRPr="00F511A5">
        <w:t>;</w:t>
      </w:r>
    </w:p>
    <w:p w14:paraId="0649965F" w14:textId="77777777" w:rsidR="00433491" w:rsidRPr="00F511A5" w:rsidRDefault="00433491" w:rsidP="00433491">
      <w:pPr>
        <w:pStyle w:val="B10"/>
      </w:pPr>
      <w:r w:rsidRPr="00F511A5">
        <w:t>1&gt;</w:t>
      </w:r>
      <w:r w:rsidRPr="00F511A5">
        <w:tab/>
        <w:t xml:space="preserve">set the </w:t>
      </w:r>
      <w:proofErr w:type="spellStart"/>
      <w:r w:rsidRPr="00F511A5">
        <w:rPr>
          <w:i/>
        </w:rPr>
        <w:t>sl-MeasConfig</w:t>
      </w:r>
      <w:proofErr w:type="spellEnd"/>
      <w:r w:rsidRPr="00F511A5">
        <w:t xml:space="preserve"> as follows:</w:t>
      </w:r>
    </w:p>
    <w:p w14:paraId="501A793A" w14:textId="77777777" w:rsidR="00433491" w:rsidRPr="00F511A5" w:rsidRDefault="00433491" w:rsidP="00433491">
      <w:pPr>
        <w:pStyle w:val="B20"/>
      </w:pPr>
      <w:r w:rsidRPr="00F511A5">
        <w:t>2&gt;</w:t>
      </w:r>
      <w:r w:rsidRPr="00F511A5">
        <w:tab/>
        <w:t xml:space="preserve">If the frequency used for NR </w:t>
      </w:r>
      <w:proofErr w:type="spellStart"/>
      <w:r w:rsidRPr="00F511A5">
        <w:t>sidelink</w:t>
      </w:r>
      <w:proofErr w:type="spellEnd"/>
      <w:r w:rsidRPr="00F511A5">
        <w:t xml:space="preserve"> communication is included in </w:t>
      </w:r>
      <w:proofErr w:type="spellStart"/>
      <w:r w:rsidRPr="00F511A5">
        <w:rPr>
          <w:i/>
          <w:iCs/>
        </w:rPr>
        <w:t>sl-FreqInfoToAddModList</w:t>
      </w:r>
      <w:proofErr w:type="spellEnd"/>
      <w:r w:rsidRPr="00F511A5">
        <w:t xml:space="preserve"> in </w:t>
      </w:r>
      <w:proofErr w:type="spellStart"/>
      <w:r w:rsidRPr="00F511A5">
        <w:rPr>
          <w:i/>
          <w:iCs/>
        </w:rPr>
        <w:t>sl-ConfigDedicatedNR</w:t>
      </w:r>
      <w:proofErr w:type="spellEnd"/>
      <w:r w:rsidRPr="00F511A5">
        <w:t xml:space="preserve"> within </w:t>
      </w:r>
      <w:proofErr w:type="spellStart"/>
      <w:r w:rsidRPr="00F511A5">
        <w:rPr>
          <w:i/>
          <w:iCs/>
        </w:rPr>
        <w:t>RRCReconfiguration</w:t>
      </w:r>
      <w:proofErr w:type="spellEnd"/>
      <w:r w:rsidRPr="00F511A5">
        <w:t xml:space="preserve"> message or included in </w:t>
      </w:r>
      <w:proofErr w:type="spellStart"/>
      <w:r w:rsidRPr="00F511A5">
        <w:rPr>
          <w:i/>
          <w:iCs/>
        </w:rPr>
        <w:t>sl-ConfigCommonNR</w:t>
      </w:r>
      <w:proofErr w:type="spellEnd"/>
      <w:r w:rsidRPr="00F511A5">
        <w:t xml:space="preserve"> within SIB12:</w:t>
      </w:r>
    </w:p>
    <w:p w14:paraId="22A9812F" w14:textId="77777777" w:rsidR="00433491" w:rsidRPr="00F511A5" w:rsidRDefault="00433491" w:rsidP="00433491">
      <w:pPr>
        <w:pStyle w:val="B30"/>
      </w:pPr>
      <w:r w:rsidRPr="00F511A5">
        <w:t>3&gt;</w:t>
      </w:r>
      <w:r w:rsidRPr="00F511A5">
        <w:tab/>
        <w:t xml:space="preserve">if UE is in </w:t>
      </w:r>
      <w:proofErr w:type="spellStart"/>
      <w:r w:rsidRPr="00F511A5">
        <w:t>RRC_CONNECTED</w:t>
      </w:r>
      <w:proofErr w:type="spellEnd"/>
      <w:r w:rsidRPr="00F511A5">
        <w:t>:</w:t>
      </w:r>
    </w:p>
    <w:p w14:paraId="5BCDBD1E" w14:textId="77777777" w:rsidR="00433491" w:rsidRPr="00F511A5" w:rsidRDefault="00433491" w:rsidP="00433491">
      <w:pPr>
        <w:pStyle w:val="B4"/>
      </w:pPr>
      <w:r w:rsidRPr="00F511A5">
        <w:t>4&gt;</w:t>
      </w:r>
      <w:r w:rsidRPr="00F511A5">
        <w:tab/>
        <w:t xml:space="preserve">set the </w:t>
      </w:r>
      <w:proofErr w:type="spellStart"/>
      <w:r w:rsidRPr="00F511A5">
        <w:rPr>
          <w:i/>
          <w:iCs/>
        </w:rPr>
        <w:t>sl-MeasConfig</w:t>
      </w:r>
      <w:proofErr w:type="spellEnd"/>
      <w:r w:rsidRPr="00F511A5">
        <w:t xml:space="preserve"> according to stored NR </w:t>
      </w:r>
      <w:proofErr w:type="spellStart"/>
      <w:r w:rsidRPr="00F511A5">
        <w:t>sidelink</w:t>
      </w:r>
      <w:proofErr w:type="spellEnd"/>
      <w:r w:rsidRPr="00F511A5">
        <w:t xml:space="preserve"> measurement configuration information for this destination;</w:t>
      </w:r>
    </w:p>
    <w:p w14:paraId="7EDD07F4" w14:textId="77777777" w:rsidR="00433491" w:rsidRPr="00F511A5" w:rsidRDefault="00433491" w:rsidP="00433491">
      <w:pPr>
        <w:pStyle w:val="B30"/>
      </w:pPr>
      <w:r w:rsidRPr="00F511A5">
        <w:t>3&gt;</w:t>
      </w:r>
      <w:r w:rsidRPr="00F511A5">
        <w:tab/>
        <w:t xml:space="preserve">if UE is in </w:t>
      </w:r>
      <w:proofErr w:type="spellStart"/>
      <w:r w:rsidRPr="00F511A5">
        <w:t>RRC_IDLE</w:t>
      </w:r>
      <w:proofErr w:type="spellEnd"/>
      <w:r w:rsidRPr="00F511A5">
        <w:t xml:space="preserve"> or </w:t>
      </w:r>
      <w:proofErr w:type="spellStart"/>
      <w:r w:rsidRPr="00F511A5">
        <w:t>RRC_INACTIVE</w:t>
      </w:r>
      <w:proofErr w:type="spellEnd"/>
      <w:r w:rsidRPr="00F511A5">
        <w:t>:</w:t>
      </w:r>
    </w:p>
    <w:p w14:paraId="0087169A" w14:textId="77777777" w:rsidR="00433491" w:rsidRPr="00F511A5" w:rsidRDefault="00433491" w:rsidP="00433491">
      <w:pPr>
        <w:pStyle w:val="B4"/>
      </w:pPr>
      <w:r w:rsidRPr="00F511A5">
        <w:t>4&gt;</w:t>
      </w:r>
      <w:r w:rsidRPr="00F511A5">
        <w:tab/>
        <w:t xml:space="preserve">set the </w:t>
      </w:r>
      <w:proofErr w:type="spellStart"/>
      <w:r w:rsidRPr="00F511A5">
        <w:rPr>
          <w:i/>
          <w:iCs/>
        </w:rPr>
        <w:t>sl-MeasConfig</w:t>
      </w:r>
      <w:proofErr w:type="spellEnd"/>
      <w:r w:rsidRPr="00F511A5">
        <w:t xml:space="preserve"> according to stored NR </w:t>
      </w:r>
      <w:proofErr w:type="spellStart"/>
      <w:r w:rsidRPr="00F511A5">
        <w:t>sidelink</w:t>
      </w:r>
      <w:proofErr w:type="spellEnd"/>
      <w:r w:rsidRPr="00F511A5">
        <w:t xml:space="preserve"> measurement configuration received from </w:t>
      </w:r>
      <w:r w:rsidRPr="00F511A5">
        <w:rPr>
          <w:i/>
          <w:iCs/>
        </w:rPr>
        <w:t>SIB12</w:t>
      </w:r>
      <w:r w:rsidRPr="00F511A5">
        <w:t>;</w:t>
      </w:r>
    </w:p>
    <w:p w14:paraId="597AC844" w14:textId="77777777" w:rsidR="00433491" w:rsidRPr="00F511A5" w:rsidRDefault="00433491" w:rsidP="00433491">
      <w:pPr>
        <w:pStyle w:val="B20"/>
      </w:pPr>
      <w:r w:rsidRPr="00F511A5">
        <w:t>2&gt;</w:t>
      </w:r>
      <w:r w:rsidRPr="00F511A5">
        <w:tab/>
        <w:t>else:</w:t>
      </w:r>
    </w:p>
    <w:p w14:paraId="5661CCFE" w14:textId="77777777" w:rsidR="00433491" w:rsidRPr="00F511A5" w:rsidRDefault="00433491" w:rsidP="00433491">
      <w:pPr>
        <w:pStyle w:val="B30"/>
      </w:pPr>
      <w:r w:rsidRPr="00F511A5">
        <w:t>3&gt;</w:t>
      </w:r>
      <w:r w:rsidRPr="00F511A5">
        <w:tab/>
        <w:t xml:space="preserve">set the </w:t>
      </w:r>
      <w:proofErr w:type="spellStart"/>
      <w:r w:rsidRPr="00F511A5">
        <w:t>sl-MeasConfig</w:t>
      </w:r>
      <w:proofErr w:type="spellEnd"/>
      <w:r w:rsidRPr="00F511A5">
        <w:t xml:space="preserve"> according to the </w:t>
      </w:r>
      <w:proofErr w:type="spellStart"/>
      <w:r w:rsidRPr="00F511A5">
        <w:t>sl-MeasPreconfig</w:t>
      </w:r>
      <w:proofErr w:type="spellEnd"/>
      <w:r w:rsidRPr="00F511A5">
        <w:t xml:space="preserve"> in </w:t>
      </w:r>
      <w:proofErr w:type="spellStart"/>
      <w:r w:rsidRPr="00F511A5">
        <w:t>SidelinkPreconfigNR</w:t>
      </w:r>
      <w:proofErr w:type="spellEnd"/>
      <w:r w:rsidRPr="00F511A5">
        <w:t>;</w:t>
      </w:r>
    </w:p>
    <w:p w14:paraId="01020DFC" w14:textId="77777777" w:rsidR="00433491" w:rsidRPr="00F511A5" w:rsidRDefault="00433491" w:rsidP="00433491">
      <w:pPr>
        <w:pStyle w:val="B10"/>
      </w:pPr>
      <w:r w:rsidRPr="00F511A5">
        <w:t>1&gt;</w:t>
      </w:r>
      <w:r w:rsidRPr="00F511A5">
        <w:tab/>
        <w:t xml:space="preserve">start timer T400 for the destination associated with the </w:t>
      </w:r>
      <w:proofErr w:type="spellStart"/>
      <w:r w:rsidRPr="00F511A5">
        <w:t>sidelink</w:t>
      </w:r>
      <w:proofErr w:type="spellEnd"/>
      <w:r w:rsidRPr="00F511A5">
        <w:t xml:space="preserve"> </w:t>
      </w:r>
      <w:proofErr w:type="spellStart"/>
      <w:r w:rsidRPr="00F511A5">
        <w:t>DRB</w:t>
      </w:r>
      <w:proofErr w:type="spellEnd"/>
      <w:r w:rsidRPr="00F511A5">
        <w:t>;</w:t>
      </w:r>
    </w:p>
    <w:p w14:paraId="46DF2AA1" w14:textId="77777777" w:rsidR="00433491" w:rsidRPr="00F511A5" w:rsidRDefault="00433491" w:rsidP="00433491">
      <w:pPr>
        <w:pStyle w:val="B10"/>
      </w:pPr>
      <w:r w:rsidRPr="00F511A5">
        <w:t>1&gt;</w:t>
      </w:r>
      <w:r w:rsidRPr="00F511A5">
        <w:tab/>
        <w:t xml:space="preserve">set the </w:t>
      </w:r>
      <w:proofErr w:type="spellStart"/>
      <w:r w:rsidRPr="00F511A5">
        <w:t>sl</w:t>
      </w:r>
      <w:proofErr w:type="spellEnd"/>
      <w:r w:rsidRPr="00F511A5">
        <w:t>-CSI-RS-Config;</w:t>
      </w:r>
    </w:p>
    <w:p w14:paraId="7A733129" w14:textId="77777777" w:rsidR="00433491" w:rsidRPr="00F511A5" w:rsidRDefault="00433491" w:rsidP="00433491">
      <w:pPr>
        <w:pStyle w:val="B10"/>
      </w:pPr>
      <w:r w:rsidRPr="00F511A5">
        <w:t>1&gt;</w:t>
      </w:r>
      <w:r w:rsidRPr="00F511A5">
        <w:tab/>
        <w:t xml:space="preserve">set the </w:t>
      </w:r>
      <w:proofErr w:type="spellStart"/>
      <w:r w:rsidRPr="00F511A5">
        <w:t>sl</w:t>
      </w:r>
      <w:proofErr w:type="spellEnd"/>
      <w:r w:rsidRPr="00F511A5">
        <w:t>-</w:t>
      </w:r>
      <w:proofErr w:type="spellStart"/>
      <w:r w:rsidRPr="00F511A5">
        <w:t>LatencyBoundCSI</w:t>
      </w:r>
      <w:proofErr w:type="spellEnd"/>
      <w:r w:rsidRPr="00F511A5">
        <w:t>-Report,</w:t>
      </w:r>
    </w:p>
    <w:p w14:paraId="3031F2EC" w14:textId="77777777" w:rsidR="00433491" w:rsidRPr="00F511A5" w:rsidRDefault="00433491" w:rsidP="00433491">
      <w:pPr>
        <w:pStyle w:val="NO"/>
      </w:pPr>
      <w:r w:rsidRPr="00F511A5">
        <w:t>NOTE 1:</w:t>
      </w:r>
      <w:r w:rsidRPr="00F511A5">
        <w:tab/>
        <w:t xml:space="preserve">How to set the parameters included in </w:t>
      </w:r>
      <w:proofErr w:type="spellStart"/>
      <w:r w:rsidRPr="00F511A5">
        <w:rPr>
          <w:i/>
          <w:iCs/>
        </w:rPr>
        <w:t>sl</w:t>
      </w:r>
      <w:proofErr w:type="spellEnd"/>
      <w:r w:rsidRPr="00F511A5">
        <w:rPr>
          <w:i/>
          <w:iCs/>
        </w:rPr>
        <w:t>-CSI-RS-Config</w:t>
      </w:r>
      <w:r w:rsidRPr="00F511A5">
        <w:t xml:space="preserve"> and </w:t>
      </w:r>
      <w:proofErr w:type="spellStart"/>
      <w:r w:rsidRPr="00F511A5">
        <w:rPr>
          <w:i/>
          <w:iCs/>
        </w:rPr>
        <w:t>sl</w:t>
      </w:r>
      <w:proofErr w:type="spellEnd"/>
      <w:r w:rsidRPr="00F511A5">
        <w:rPr>
          <w:i/>
          <w:iCs/>
        </w:rPr>
        <w:t>-</w:t>
      </w:r>
      <w:proofErr w:type="spellStart"/>
      <w:r w:rsidRPr="00F511A5">
        <w:rPr>
          <w:i/>
          <w:iCs/>
        </w:rPr>
        <w:t>LatencyBoundCSI</w:t>
      </w:r>
      <w:proofErr w:type="spellEnd"/>
      <w:r w:rsidRPr="00F511A5">
        <w:rPr>
          <w:i/>
          <w:iCs/>
        </w:rPr>
        <w:t>-Report</w:t>
      </w:r>
      <w:r w:rsidRPr="00F511A5">
        <w:t xml:space="preserve"> is up to UE implementation.</w:t>
      </w:r>
    </w:p>
    <w:p w14:paraId="0741197C" w14:textId="77777777" w:rsidR="00433491" w:rsidRPr="00F511A5" w:rsidRDefault="00433491" w:rsidP="00433491">
      <w:pPr>
        <w:rPr>
          <w:lang w:eastAsia="zh-CN"/>
        </w:rPr>
      </w:pPr>
      <w:r w:rsidRPr="00F511A5">
        <w:t xml:space="preserve">The UE shall submit the </w:t>
      </w:r>
      <w:proofErr w:type="spellStart"/>
      <w:r w:rsidRPr="00F511A5">
        <w:rPr>
          <w:rFonts w:eastAsia="MS Mincho"/>
          <w:i/>
        </w:rPr>
        <w:t>RRCReconfigurationSidelink</w:t>
      </w:r>
      <w:proofErr w:type="spellEnd"/>
      <w:r w:rsidRPr="00F511A5">
        <w:t xml:space="preserve"> message to lower layers for transmission.</w:t>
      </w:r>
    </w:p>
    <w:p w14:paraId="677B640A" w14:textId="77777777" w:rsidR="00433491" w:rsidRPr="00F511A5" w:rsidRDefault="00433491" w:rsidP="00433491">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lang w:eastAsia="zh-CN"/>
        </w:rPr>
        <w:t>5.8.9.1.3</w:t>
      </w:r>
      <w:r w:rsidRPr="00F511A5">
        <w:t>]</w:t>
      </w:r>
    </w:p>
    <w:p w14:paraId="03B9C41B" w14:textId="77777777" w:rsidR="00433491" w:rsidRPr="00F511A5" w:rsidRDefault="00433491" w:rsidP="00433491">
      <w:r w:rsidRPr="00F511A5">
        <w:t xml:space="preserve">The UE shall perform the following actions upon reception of the </w:t>
      </w:r>
      <w:proofErr w:type="spellStart"/>
      <w:r w:rsidRPr="00F511A5">
        <w:rPr>
          <w:i/>
        </w:rPr>
        <w:t>RRCReconfigurationSidelink</w:t>
      </w:r>
      <w:proofErr w:type="spellEnd"/>
      <w:r w:rsidRPr="00F511A5">
        <w:t>:</w:t>
      </w:r>
    </w:p>
    <w:p w14:paraId="08A4E593" w14:textId="77777777" w:rsidR="00433491" w:rsidRPr="00F511A5" w:rsidRDefault="00433491" w:rsidP="00433491">
      <w:r w:rsidRPr="00F511A5">
        <w:t>1&gt;</w:t>
      </w:r>
      <w:r w:rsidRPr="00F511A5">
        <w:tab/>
        <w:t xml:space="preserve">if the </w:t>
      </w:r>
      <w:proofErr w:type="spellStart"/>
      <w:r w:rsidRPr="00F511A5">
        <w:rPr>
          <w:iCs/>
          <w:lang w:eastAsia="zh-CN"/>
        </w:rPr>
        <w:t>RRCReconfiguration</w:t>
      </w:r>
      <w:r w:rsidRPr="00F511A5">
        <w:rPr>
          <w:rFonts w:eastAsia="MS Mincho"/>
          <w:iCs/>
        </w:rPr>
        <w:t>Sidelink</w:t>
      </w:r>
      <w:proofErr w:type="spellEnd"/>
      <w:r w:rsidRPr="00F511A5">
        <w:rPr>
          <w:lang w:eastAsia="zh-CN"/>
        </w:rPr>
        <w:t xml:space="preserve"> </w:t>
      </w:r>
      <w:r w:rsidRPr="00F511A5">
        <w:t xml:space="preserve">includes the </w:t>
      </w:r>
      <w:proofErr w:type="spellStart"/>
      <w:r w:rsidRPr="00F511A5">
        <w:t>sl-ResetConfig</w:t>
      </w:r>
      <w:proofErr w:type="spellEnd"/>
      <w:r w:rsidRPr="00F511A5">
        <w:t>:</w:t>
      </w:r>
    </w:p>
    <w:p w14:paraId="390800DC" w14:textId="77777777" w:rsidR="00433491" w:rsidRPr="00F511A5" w:rsidRDefault="00433491" w:rsidP="00433491">
      <w:r w:rsidRPr="00F511A5">
        <w:t>2&gt;</w:t>
      </w:r>
      <w:r w:rsidRPr="00F511A5">
        <w:tab/>
        <w:t xml:space="preserve">perform the </w:t>
      </w:r>
      <w:proofErr w:type="spellStart"/>
      <w:r w:rsidRPr="00F511A5">
        <w:t>sidelink</w:t>
      </w:r>
      <w:proofErr w:type="spellEnd"/>
      <w:r w:rsidRPr="00F511A5">
        <w:t xml:space="preserve"> reset configuration procedure as specified in 5.8.9.1.10;</w:t>
      </w:r>
    </w:p>
    <w:p w14:paraId="0315C434" w14:textId="77777777" w:rsidR="00433491" w:rsidRPr="00F511A5" w:rsidRDefault="00433491" w:rsidP="00433491">
      <w:pPr>
        <w:rPr>
          <w:rFonts w:eastAsia="Batang"/>
        </w:rPr>
      </w:pPr>
      <w:r w:rsidRPr="00F511A5">
        <w:rPr>
          <w:rFonts w:eastAsia="Batang"/>
        </w:rPr>
        <w:t>1&gt;</w:t>
      </w:r>
      <w:r w:rsidRPr="00F511A5">
        <w:rPr>
          <w:rFonts w:eastAsia="Batang"/>
        </w:rPr>
        <w:tab/>
        <w:t xml:space="preserve">if the </w:t>
      </w:r>
      <w:proofErr w:type="spellStart"/>
      <w:r w:rsidRPr="00F511A5">
        <w:rPr>
          <w:lang w:eastAsia="zh-CN"/>
        </w:rPr>
        <w:t>RRCReconfiguration</w:t>
      </w:r>
      <w:r w:rsidRPr="00F511A5">
        <w:rPr>
          <w:rFonts w:eastAsia="MS Mincho"/>
        </w:rPr>
        <w:t>Sidelink</w:t>
      </w:r>
      <w:proofErr w:type="spellEnd"/>
      <w:r w:rsidRPr="00F511A5">
        <w:rPr>
          <w:lang w:eastAsia="zh-CN"/>
        </w:rPr>
        <w:t xml:space="preserve"> </w:t>
      </w:r>
      <w:r w:rsidRPr="00F511A5">
        <w:rPr>
          <w:rFonts w:eastAsia="Batang"/>
        </w:rPr>
        <w:t xml:space="preserve">includes the </w:t>
      </w:r>
      <w:proofErr w:type="spellStart"/>
      <w:r w:rsidRPr="00F511A5">
        <w:rPr>
          <w:rFonts w:eastAsia="Batang"/>
        </w:rPr>
        <w:t>slrb-ConfigToReleaseList</w:t>
      </w:r>
      <w:proofErr w:type="spellEnd"/>
      <w:r w:rsidRPr="00F511A5">
        <w:rPr>
          <w:rFonts w:eastAsia="Batang"/>
        </w:rPr>
        <w:t>:</w:t>
      </w:r>
    </w:p>
    <w:p w14:paraId="7514AEEB" w14:textId="77777777" w:rsidR="00433491" w:rsidRPr="00F511A5" w:rsidRDefault="00433491" w:rsidP="00433491">
      <w:pPr>
        <w:rPr>
          <w:rFonts w:eastAsia="Batang"/>
        </w:rPr>
      </w:pPr>
      <w:r w:rsidRPr="00F511A5">
        <w:rPr>
          <w:rFonts w:eastAsia="Batang"/>
        </w:rPr>
        <w:t>2&gt;</w:t>
      </w:r>
      <w:r w:rsidRPr="00F511A5">
        <w:rPr>
          <w:rFonts w:eastAsia="Batang"/>
        </w:rPr>
        <w:tab/>
        <w:t xml:space="preserve">for each </w:t>
      </w:r>
      <w:r w:rsidRPr="00F511A5">
        <w:rPr>
          <w:i/>
        </w:rPr>
        <w:t xml:space="preserve">SLRB-PC5-ConfigIndex </w:t>
      </w:r>
      <w:r w:rsidRPr="00F511A5">
        <w:rPr>
          <w:rFonts w:eastAsia="Batang"/>
        </w:rPr>
        <w:t xml:space="preserve">value included in the </w:t>
      </w:r>
      <w:proofErr w:type="spellStart"/>
      <w:r w:rsidRPr="00F511A5">
        <w:rPr>
          <w:rFonts w:eastAsia="Batang"/>
          <w:i/>
        </w:rPr>
        <w:t>slrb-ConfigToReleaseList</w:t>
      </w:r>
      <w:proofErr w:type="spellEnd"/>
      <w:r w:rsidRPr="00F511A5">
        <w:rPr>
          <w:rFonts w:eastAsia="Batang"/>
        </w:rPr>
        <w:t xml:space="preserve"> that is part of the current UE </w:t>
      </w:r>
      <w:proofErr w:type="spellStart"/>
      <w:r w:rsidRPr="00F511A5">
        <w:rPr>
          <w:rFonts w:eastAsia="Batang"/>
        </w:rPr>
        <w:t>sidelink</w:t>
      </w:r>
      <w:proofErr w:type="spellEnd"/>
      <w:r w:rsidRPr="00F511A5">
        <w:rPr>
          <w:rFonts w:eastAsia="Batang"/>
        </w:rPr>
        <w:t xml:space="preserve"> configuration;</w:t>
      </w:r>
    </w:p>
    <w:p w14:paraId="358757C6" w14:textId="77777777" w:rsidR="00433491" w:rsidRPr="00F511A5" w:rsidRDefault="00433491" w:rsidP="00433491">
      <w:pPr>
        <w:rPr>
          <w:lang w:eastAsia="zh-CN"/>
        </w:rPr>
      </w:pPr>
      <w:r w:rsidRPr="00F511A5">
        <w:lastRenderedPageBreak/>
        <w:t>3&gt;</w:t>
      </w:r>
      <w:r w:rsidRPr="00F511A5">
        <w:tab/>
        <w:t xml:space="preserve">perform the </w:t>
      </w:r>
      <w:proofErr w:type="spellStart"/>
      <w:r w:rsidRPr="00F511A5">
        <w:rPr>
          <w:rFonts w:eastAsia="MS Mincho"/>
        </w:rPr>
        <w:t>sidelink</w:t>
      </w:r>
      <w:proofErr w:type="spellEnd"/>
      <w:r w:rsidRPr="00F511A5">
        <w:rPr>
          <w:rFonts w:eastAsia="MS Mincho"/>
        </w:rPr>
        <w:t xml:space="preserve"> </w:t>
      </w:r>
      <w:proofErr w:type="spellStart"/>
      <w:r w:rsidRPr="00F511A5">
        <w:t>DRB</w:t>
      </w:r>
      <w:proofErr w:type="spellEnd"/>
      <w:r w:rsidRPr="00F511A5">
        <w:t xml:space="preserve"> release procedure, according to sub-clause 5.8.9.1a.1;</w:t>
      </w:r>
    </w:p>
    <w:p w14:paraId="243F0ECA" w14:textId="77777777" w:rsidR="00433491" w:rsidRPr="00F511A5" w:rsidRDefault="00433491" w:rsidP="00433491">
      <w:pPr>
        <w:rPr>
          <w:rFonts w:eastAsia="Batang"/>
        </w:rPr>
      </w:pPr>
      <w:r w:rsidRPr="00F511A5">
        <w:rPr>
          <w:rFonts w:eastAsia="Batang"/>
        </w:rPr>
        <w:t>1&gt;</w:t>
      </w:r>
      <w:r w:rsidRPr="00F511A5">
        <w:rPr>
          <w:rFonts w:eastAsia="Batang"/>
        </w:rPr>
        <w:tab/>
        <w:t xml:space="preserve">if the </w:t>
      </w:r>
      <w:proofErr w:type="spellStart"/>
      <w:r w:rsidRPr="00F511A5">
        <w:rPr>
          <w:lang w:eastAsia="zh-CN"/>
        </w:rPr>
        <w:t>RRCReconfiguration</w:t>
      </w:r>
      <w:r w:rsidRPr="00F511A5">
        <w:rPr>
          <w:rFonts w:eastAsia="MS Mincho"/>
        </w:rPr>
        <w:t>Sidelink</w:t>
      </w:r>
      <w:proofErr w:type="spellEnd"/>
      <w:r w:rsidRPr="00F511A5">
        <w:rPr>
          <w:lang w:eastAsia="zh-CN"/>
        </w:rPr>
        <w:t xml:space="preserve"> </w:t>
      </w:r>
      <w:r w:rsidRPr="00F511A5">
        <w:rPr>
          <w:rFonts w:eastAsia="Batang"/>
        </w:rPr>
        <w:t xml:space="preserve">includes the </w:t>
      </w:r>
      <w:proofErr w:type="spellStart"/>
      <w:r w:rsidRPr="00F511A5">
        <w:rPr>
          <w:rFonts w:eastAsia="Batang"/>
        </w:rPr>
        <w:t>slrb-ConfigToAddModList</w:t>
      </w:r>
      <w:proofErr w:type="spellEnd"/>
      <w:r w:rsidRPr="00F511A5">
        <w:rPr>
          <w:rFonts w:eastAsia="Batang"/>
        </w:rPr>
        <w:t>:</w:t>
      </w:r>
    </w:p>
    <w:p w14:paraId="22271647" w14:textId="77777777" w:rsidR="00433491" w:rsidRPr="00F511A5" w:rsidRDefault="00433491" w:rsidP="00433491">
      <w:pPr>
        <w:rPr>
          <w:rFonts w:eastAsia="Batang"/>
        </w:rPr>
      </w:pPr>
      <w:r w:rsidRPr="00F511A5">
        <w:rPr>
          <w:rFonts w:eastAsia="Batang"/>
        </w:rPr>
        <w:t>2&gt;</w:t>
      </w:r>
      <w:r w:rsidRPr="00F511A5">
        <w:rPr>
          <w:rFonts w:eastAsia="Batang"/>
        </w:rPr>
        <w:tab/>
        <w:t xml:space="preserve">for each </w:t>
      </w:r>
      <w:r w:rsidRPr="00F511A5">
        <w:rPr>
          <w:i/>
        </w:rPr>
        <w:t xml:space="preserve">slrb-PC5-ConfigIndex </w:t>
      </w:r>
      <w:r w:rsidRPr="00F511A5">
        <w:rPr>
          <w:rFonts w:eastAsia="Batang"/>
        </w:rPr>
        <w:t xml:space="preserve">value included in the </w:t>
      </w:r>
      <w:proofErr w:type="spellStart"/>
      <w:r w:rsidRPr="00F511A5">
        <w:rPr>
          <w:rFonts w:eastAsia="Batang"/>
          <w:i/>
        </w:rPr>
        <w:t>slrb-ConfigToAddModList</w:t>
      </w:r>
      <w:proofErr w:type="spellEnd"/>
      <w:r w:rsidRPr="00F511A5">
        <w:rPr>
          <w:rFonts w:eastAsia="Batang"/>
        </w:rPr>
        <w:t xml:space="preserve"> that is not part of the current UE </w:t>
      </w:r>
      <w:proofErr w:type="spellStart"/>
      <w:r w:rsidRPr="00F511A5">
        <w:rPr>
          <w:rFonts w:eastAsia="Batang"/>
        </w:rPr>
        <w:t>sidelink</w:t>
      </w:r>
      <w:proofErr w:type="spellEnd"/>
      <w:r w:rsidRPr="00F511A5">
        <w:rPr>
          <w:rFonts w:eastAsia="Batang"/>
        </w:rPr>
        <w:t xml:space="preserve"> configuration:</w:t>
      </w:r>
    </w:p>
    <w:p w14:paraId="508E72CA" w14:textId="77777777" w:rsidR="00433491" w:rsidRPr="00F511A5" w:rsidRDefault="00433491" w:rsidP="00433491">
      <w:r w:rsidRPr="00F511A5">
        <w:t>3&gt;</w:t>
      </w:r>
      <w:r w:rsidRPr="00F511A5">
        <w:tab/>
        <w:t xml:space="preserve">if </w:t>
      </w:r>
      <w:proofErr w:type="spellStart"/>
      <w:r w:rsidRPr="00F511A5">
        <w:t>sl-MappedQoS-FlowsToAddList</w:t>
      </w:r>
      <w:proofErr w:type="spellEnd"/>
      <w:r w:rsidRPr="00F511A5">
        <w:t xml:space="preserve"> is included:</w:t>
      </w:r>
    </w:p>
    <w:p w14:paraId="03D696CA" w14:textId="77777777" w:rsidR="00433491" w:rsidRPr="00F511A5" w:rsidRDefault="00433491" w:rsidP="00433491">
      <w:r w:rsidRPr="00F511A5">
        <w:t>4&gt;</w:t>
      </w:r>
      <w:r w:rsidRPr="00F511A5">
        <w:tab/>
        <w:t>apply the SL-</w:t>
      </w:r>
      <w:proofErr w:type="spellStart"/>
      <w:r w:rsidRPr="00F511A5">
        <w:t>PQFI</w:t>
      </w:r>
      <w:proofErr w:type="spellEnd"/>
      <w:r w:rsidRPr="00F511A5">
        <w:t xml:space="preserve"> included in </w:t>
      </w:r>
      <w:proofErr w:type="spellStart"/>
      <w:r w:rsidRPr="00F511A5">
        <w:t>sl-MappedQoS-FlowsToAddList</w:t>
      </w:r>
      <w:proofErr w:type="spellEnd"/>
      <w:r w:rsidRPr="00F511A5">
        <w:t>;</w:t>
      </w:r>
    </w:p>
    <w:p w14:paraId="5A6369F8" w14:textId="77777777" w:rsidR="00433491" w:rsidRPr="00F511A5" w:rsidRDefault="00433491" w:rsidP="00433491">
      <w:pPr>
        <w:rPr>
          <w:lang w:eastAsia="zh-CN"/>
        </w:rPr>
      </w:pPr>
      <w:r w:rsidRPr="00F511A5">
        <w:t>3&gt;</w:t>
      </w:r>
      <w:r w:rsidRPr="00F511A5">
        <w:tab/>
        <w:t xml:space="preserve">perform the </w:t>
      </w:r>
      <w:proofErr w:type="spellStart"/>
      <w:r w:rsidRPr="00F511A5">
        <w:rPr>
          <w:rFonts w:eastAsia="MS Mincho"/>
        </w:rPr>
        <w:t>sidelink</w:t>
      </w:r>
      <w:proofErr w:type="spellEnd"/>
      <w:r w:rsidRPr="00F511A5">
        <w:rPr>
          <w:rFonts w:eastAsia="MS Mincho"/>
        </w:rPr>
        <w:t xml:space="preserve"> </w:t>
      </w:r>
      <w:proofErr w:type="spellStart"/>
      <w:r w:rsidRPr="00F511A5">
        <w:t>DRB</w:t>
      </w:r>
      <w:proofErr w:type="spellEnd"/>
      <w:r w:rsidRPr="00F511A5">
        <w:t xml:space="preserve"> addition procedure, according to sub-clause 5.8.9.1a.2;</w:t>
      </w:r>
    </w:p>
    <w:p w14:paraId="32E53DD7" w14:textId="77777777" w:rsidR="00433491" w:rsidRPr="00F511A5" w:rsidRDefault="00433491" w:rsidP="00433491">
      <w:pPr>
        <w:rPr>
          <w:rFonts w:eastAsia="Batang"/>
        </w:rPr>
      </w:pPr>
      <w:r w:rsidRPr="00F511A5">
        <w:rPr>
          <w:rFonts w:eastAsia="Batang"/>
        </w:rPr>
        <w:t>2&gt;</w:t>
      </w:r>
      <w:r w:rsidRPr="00F511A5">
        <w:rPr>
          <w:rFonts w:eastAsia="Batang"/>
        </w:rPr>
        <w:tab/>
        <w:t xml:space="preserve">for each </w:t>
      </w:r>
      <w:r w:rsidRPr="00F511A5">
        <w:rPr>
          <w:i/>
        </w:rPr>
        <w:t xml:space="preserve">slrb-PC5-ConfigIndex </w:t>
      </w:r>
      <w:r w:rsidRPr="00F511A5">
        <w:rPr>
          <w:rFonts w:eastAsia="Batang"/>
        </w:rPr>
        <w:t xml:space="preserve">value included in the </w:t>
      </w:r>
      <w:proofErr w:type="spellStart"/>
      <w:r w:rsidRPr="00F511A5">
        <w:rPr>
          <w:rFonts w:eastAsia="Batang"/>
          <w:i/>
        </w:rPr>
        <w:t>slrb-ConfigToAddModList</w:t>
      </w:r>
      <w:proofErr w:type="spellEnd"/>
      <w:r w:rsidRPr="00F511A5">
        <w:rPr>
          <w:rFonts w:eastAsia="Batang"/>
        </w:rPr>
        <w:t xml:space="preserve"> that is part of the current UE </w:t>
      </w:r>
      <w:proofErr w:type="spellStart"/>
      <w:r w:rsidRPr="00F511A5">
        <w:rPr>
          <w:rFonts w:eastAsia="Batang"/>
        </w:rPr>
        <w:t>sidelink</w:t>
      </w:r>
      <w:proofErr w:type="spellEnd"/>
      <w:r w:rsidRPr="00F511A5">
        <w:rPr>
          <w:rFonts w:eastAsia="Batang"/>
        </w:rPr>
        <w:t xml:space="preserve"> configuration:</w:t>
      </w:r>
    </w:p>
    <w:p w14:paraId="1F82266B" w14:textId="77777777" w:rsidR="00433491" w:rsidRPr="00F511A5" w:rsidRDefault="00433491" w:rsidP="00433491">
      <w:r w:rsidRPr="00F511A5">
        <w:t>3&gt;</w:t>
      </w:r>
      <w:r w:rsidRPr="00F511A5">
        <w:tab/>
        <w:t xml:space="preserve">if </w:t>
      </w:r>
      <w:proofErr w:type="spellStart"/>
      <w:r w:rsidRPr="00F511A5">
        <w:t>sl-MappedQoS-FlowsToAddList</w:t>
      </w:r>
      <w:proofErr w:type="spellEnd"/>
      <w:r w:rsidRPr="00F511A5">
        <w:t xml:space="preserve"> is included:</w:t>
      </w:r>
    </w:p>
    <w:p w14:paraId="5F088B05" w14:textId="77777777" w:rsidR="00433491" w:rsidRPr="00F511A5" w:rsidRDefault="00433491" w:rsidP="00433491">
      <w:pPr>
        <w:rPr>
          <w:rFonts w:eastAsia="Batang"/>
        </w:rPr>
      </w:pPr>
      <w:r w:rsidRPr="00F511A5">
        <w:rPr>
          <w:rFonts w:eastAsia="Batang"/>
        </w:rPr>
        <w:t>4&gt;</w:t>
      </w:r>
      <w:r w:rsidRPr="00F511A5">
        <w:rPr>
          <w:rFonts w:eastAsia="Batang"/>
        </w:rPr>
        <w:tab/>
        <w:t>add the</w:t>
      </w:r>
      <w:r w:rsidRPr="00F511A5">
        <w:rPr>
          <w:rFonts w:eastAsia="Batang"/>
          <w:i/>
        </w:rPr>
        <w:t xml:space="preserve"> SL-</w:t>
      </w:r>
      <w:proofErr w:type="spellStart"/>
      <w:r w:rsidRPr="00F511A5">
        <w:rPr>
          <w:rFonts w:eastAsia="Batang"/>
          <w:i/>
        </w:rPr>
        <w:t>P</w:t>
      </w:r>
      <w:r w:rsidRPr="00F511A5">
        <w:rPr>
          <w:i/>
        </w:rPr>
        <w:t>Q</w:t>
      </w:r>
      <w:r w:rsidRPr="00F511A5">
        <w:rPr>
          <w:rFonts w:eastAsia="Batang"/>
          <w:i/>
        </w:rPr>
        <w:t>FI</w:t>
      </w:r>
      <w:proofErr w:type="spellEnd"/>
      <w:r w:rsidRPr="00F511A5">
        <w:rPr>
          <w:rFonts w:eastAsia="Batang"/>
        </w:rPr>
        <w:t xml:space="preserve"> included in </w:t>
      </w:r>
      <w:proofErr w:type="spellStart"/>
      <w:r w:rsidRPr="00F511A5">
        <w:rPr>
          <w:rFonts w:eastAsia="Batang"/>
          <w:i/>
        </w:rPr>
        <w:t>sl-MappedQoS-FlowsToAddList</w:t>
      </w:r>
      <w:proofErr w:type="spellEnd"/>
      <w:r w:rsidRPr="00F511A5">
        <w:rPr>
          <w:rFonts w:eastAsia="Batang"/>
        </w:rPr>
        <w:t xml:space="preserve"> to the corresponding </w:t>
      </w:r>
      <w:proofErr w:type="spellStart"/>
      <w:r w:rsidRPr="00F511A5">
        <w:rPr>
          <w:rFonts w:eastAsia="Batang"/>
        </w:rPr>
        <w:t>sidelink</w:t>
      </w:r>
      <w:proofErr w:type="spellEnd"/>
      <w:r w:rsidRPr="00F511A5">
        <w:rPr>
          <w:rFonts w:eastAsia="Batang"/>
        </w:rPr>
        <w:t xml:space="preserve"> </w:t>
      </w:r>
      <w:proofErr w:type="spellStart"/>
      <w:r w:rsidRPr="00F511A5">
        <w:rPr>
          <w:rFonts w:eastAsia="Batang"/>
        </w:rPr>
        <w:t>DRB</w:t>
      </w:r>
      <w:proofErr w:type="spellEnd"/>
      <w:r w:rsidRPr="00F511A5">
        <w:rPr>
          <w:rFonts w:eastAsia="Batang"/>
        </w:rPr>
        <w:t>;</w:t>
      </w:r>
    </w:p>
    <w:p w14:paraId="65CA28D7" w14:textId="77777777" w:rsidR="00433491" w:rsidRPr="00F511A5" w:rsidRDefault="00433491" w:rsidP="00433491">
      <w:r w:rsidRPr="00F511A5">
        <w:t>3&gt;</w:t>
      </w:r>
      <w:r w:rsidRPr="00F511A5">
        <w:tab/>
        <w:t xml:space="preserve">if </w:t>
      </w:r>
      <w:proofErr w:type="spellStart"/>
      <w:r w:rsidRPr="00F511A5">
        <w:t>sl-MappedQoS-FlowsToReleaseList</w:t>
      </w:r>
      <w:proofErr w:type="spellEnd"/>
      <w:r w:rsidRPr="00F511A5">
        <w:t xml:space="preserve"> is included:</w:t>
      </w:r>
    </w:p>
    <w:p w14:paraId="178D9AC6" w14:textId="77777777" w:rsidR="00433491" w:rsidRPr="00F511A5" w:rsidRDefault="00433491" w:rsidP="00433491">
      <w:pPr>
        <w:rPr>
          <w:rFonts w:eastAsia="Batang"/>
        </w:rPr>
      </w:pPr>
      <w:r w:rsidRPr="00F511A5">
        <w:rPr>
          <w:rFonts w:eastAsia="Batang"/>
        </w:rPr>
        <w:t>4&gt;</w:t>
      </w:r>
      <w:r w:rsidRPr="00F511A5">
        <w:rPr>
          <w:rFonts w:eastAsia="Batang"/>
        </w:rPr>
        <w:tab/>
        <w:t xml:space="preserve">remove the </w:t>
      </w:r>
      <w:r w:rsidRPr="00F511A5">
        <w:rPr>
          <w:rFonts w:eastAsia="Batang"/>
          <w:i/>
          <w:iCs/>
        </w:rPr>
        <w:t>SL-</w:t>
      </w:r>
      <w:proofErr w:type="spellStart"/>
      <w:r w:rsidRPr="00F511A5">
        <w:rPr>
          <w:rFonts w:eastAsia="Batang"/>
          <w:i/>
          <w:iCs/>
        </w:rPr>
        <w:t>P</w:t>
      </w:r>
      <w:r w:rsidRPr="00F511A5">
        <w:rPr>
          <w:i/>
        </w:rPr>
        <w:t>Q</w:t>
      </w:r>
      <w:r w:rsidRPr="00F511A5">
        <w:rPr>
          <w:rFonts w:eastAsia="Batang"/>
          <w:i/>
          <w:iCs/>
        </w:rPr>
        <w:t>FI</w:t>
      </w:r>
      <w:proofErr w:type="spellEnd"/>
      <w:r w:rsidRPr="00F511A5">
        <w:rPr>
          <w:rFonts w:eastAsia="Batang"/>
        </w:rPr>
        <w:t xml:space="preserve"> included in </w:t>
      </w:r>
      <w:proofErr w:type="spellStart"/>
      <w:r w:rsidRPr="00F511A5">
        <w:rPr>
          <w:rFonts w:eastAsia="Batang"/>
          <w:i/>
          <w:iCs/>
        </w:rPr>
        <w:t>sl-MappedQoS-FlowsToReleaseList</w:t>
      </w:r>
      <w:proofErr w:type="spellEnd"/>
      <w:r w:rsidRPr="00F511A5">
        <w:rPr>
          <w:rFonts w:eastAsia="Batang"/>
        </w:rPr>
        <w:t xml:space="preserve"> from the corresponding </w:t>
      </w:r>
      <w:proofErr w:type="spellStart"/>
      <w:r w:rsidRPr="00F511A5">
        <w:rPr>
          <w:rFonts w:eastAsia="Batang"/>
        </w:rPr>
        <w:t>sidelink</w:t>
      </w:r>
      <w:proofErr w:type="spellEnd"/>
      <w:r w:rsidRPr="00F511A5">
        <w:rPr>
          <w:rFonts w:eastAsia="Batang"/>
        </w:rPr>
        <w:t xml:space="preserve"> </w:t>
      </w:r>
      <w:proofErr w:type="spellStart"/>
      <w:r w:rsidRPr="00F511A5">
        <w:rPr>
          <w:rFonts w:eastAsia="Batang"/>
        </w:rPr>
        <w:t>DRB</w:t>
      </w:r>
      <w:proofErr w:type="spellEnd"/>
      <w:r w:rsidRPr="00F511A5">
        <w:rPr>
          <w:rFonts w:eastAsia="Batang"/>
        </w:rPr>
        <w:t>;</w:t>
      </w:r>
    </w:p>
    <w:p w14:paraId="2E77492A" w14:textId="77777777" w:rsidR="00433491" w:rsidRPr="00F511A5" w:rsidRDefault="00433491" w:rsidP="00433491">
      <w:r w:rsidRPr="00F511A5">
        <w:t>3&gt;</w:t>
      </w:r>
      <w:r w:rsidRPr="00F511A5">
        <w:tab/>
        <w:t xml:space="preserve">if the </w:t>
      </w:r>
      <w:proofErr w:type="spellStart"/>
      <w:r w:rsidRPr="00F511A5">
        <w:t>sidelink</w:t>
      </w:r>
      <w:proofErr w:type="spellEnd"/>
      <w:r w:rsidRPr="00F511A5">
        <w:t xml:space="preserve"> </w:t>
      </w:r>
      <w:proofErr w:type="spellStart"/>
      <w:r w:rsidRPr="00F511A5">
        <w:t>DRB</w:t>
      </w:r>
      <w:proofErr w:type="spellEnd"/>
      <w:r w:rsidRPr="00F511A5">
        <w:t xml:space="preserve"> release conditions as described in sub-clause 5.8.9.1a.1.1 are met:</w:t>
      </w:r>
    </w:p>
    <w:p w14:paraId="313EA2AE" w14:textId="77777777" w:rsidR="00433491" w:rsidRPr="00F511A5" w:rsidRDefault="00433491" w:rsidP="00433491">
      <w:pPr>
        <w:rPr>
          <w:rFonts w:eastAsia="Batang"/>
        </w:rPr>
      </w:pPr>
      <w:r w:rsidRPr="00F511A5">
        <w:rPr>
          <w:rFonts w:eastAsia="Batang"/>
        </w:rPr>
        <w:t>4&gt;</w:t>
      </w:r>
      <w:r w:rsidRPr="00F511A5">
        <w:rPr>
          <w:rFonts w:eastAsia="Batang"/>
        </w:rPr>
        <w:tab/>
        <w:t xml:space="preserve">perform the </w:t>
      </w:r>
      <w:proofErr w:type="spellStart"/>
      <w:r w:rsidRPr="00F511A5">
        <w:rPr>
          <w:rFonts w:eastAsia="Batang"/>
        </w:rPr>
        <w:t>sidelink</w:t>
      </w:r>
      <w:proofErr w:type="spellEnd"/>
      <w:r w:rsidRPr="00F511A5">
        <w:rPr>
          <w:rFonts w:eastAsia="Batang"/>
        </w:rPr>
        <w:t xml:space="preserve"> </w:t>
      </w:r>
      <w:proofErr w:type="spellStart"/>
      <w:r w:rsidRPr="00F511A5">
        <w:rPr>
          <w:rFonts w:eastAsia="Batang"/>
        </w:rPr>
        <w:t>DRB</w:t>
      </w:r>
      <w:proofErr w:type="spellEnd"/>
      <w:r w:rsidRPr="00F511A5">
        <w:rPr>
          <w:rFonts w:eastAsia="Batang"/>
        </w:rPr>
        <w:t xml:space="preserve"> release procedure according to sub-clause 5.8.9.1a.1.2;</w:t>
      </w:r>
    </w:p>
    <w:p w14:paraId="4AF3BF8F" w14:textId="77777777" w:rsidR="00433491" w:rsidRPr="00F511A5" w:rsidRDefault="00433491" w:rsidP="00433491">
      <w:r w:rsidRPr="00F511A5">
        <w:t>3&gt;</w:t>
      </w:r>
      <w:r w:rsidRPr="00F511A5">
        <w:tab/>
        <w:t xml:space="preserve">else if the </w:t>
      </w:r>
      <w:proofErr w:type="spellStart"/>
      <w:r w:rsidRPr="00F511A5">
        <w:t>sidelink</w:t>
      </w:r>
      <w:proofErr w:type="spellEnd"/>
      <w:r w:rsidRPr="00F511A5">
        <w:t xml:space="preserve"> </w:t>
      </w:r>
      <w:proofErr w:type="spellStart"/>
      <w:r w:rsidRPr="00F511A5">
        <w:t>DRB</w:t>
      </w:r>
      <w:proofErr w:type="spellEnd"/>
      <w:r w:rsidRPr="00F511A5">
        <w:t xml:space="preserve"> modification conditions as described in sub-clause 5.8.9.1a.2.1 are met:</w:t>
      </w:r>
    </w:p>
    <w:p w14:paraId="04089C55" w14:textId="77777777" w:rsidR="00433491" w:rsidRPr="00F511A5" w:rsidRDefault="00433491" w:rsidP="00433491">
      <w:pPr>
        <w:rPr>
          <w:rFonts w:eastAsia="Batang"/>
        </w:rPr>
      </w:pPr>
      <w:r w:rsidRPr="00F511A5">
        <w:rPr>
          <w:rFonts w:eastAsia="Batang"/>
        </w:rPr>
        <w:t>4&gt;</w:t>
      </w:r>
      <w:r w:rsidRPr="00F511A5">
        <w:rPr>
          <w:rFonts w:eastAsia="Batang"/>
        </w:rPr>
        <w:tab/>
        <w:t xml:space="preserve">perform the </w:t>
      </w:r>
      <w:proofErr w:type="spellStart"/>
      <w:r w:rsidRPr="00F511A5">
        <w:rPr>
          <w:rFonts w:eastAsia="Batang"/>
        </w:rPr>
        <w:t>sidelink</w:t>
      </w:r>
      <w:proofErr w:type="spellEnd"/>
      <w:r w:rsidRPr="00F511A5">
        <w:rPr>
          <w:rFonts w:eastAsia="Batang"/>
        </w:rPr>
        <w:t xml:space="preserve"> </w:t>
      </w:r>
      <w:proofErr w:type="spellStart"/>
      <w:r w:rsidRPr="00F511A5">
        <w:rPr>
          <w:rFonts w:eastAsia="Batang"/>
        </w:rPr>
        <w:t>DRB</w:t>
      </w:r>
      <w:proofErr w:type="spellEnd"/>
      <w:r w:rsidRPr="00F511A5">
        <w:rPr>
          <w:rFonts w:eastAsia="Batang"/>
        </w:rPr>
        <w:t xml:space="preserve"> modification procedure according to sub-clause 5.8.9.1a.2.2;</w:t>
      </w:r>
    </w:p>
    <w:p w14:paraId="59621203" w14:textId="77777777" w:rsidR="00433491" w:rsidRPr="00F511A5" w:rsidRDefault="00433491" w:rsidP="00433491">
      <w:pPr>
        <w:rPr>
          <w:rFonts w:eastAsia="DotumChe"/>
        </w:rPr>
      </w:pPr>
      <w:r w:rsidRPr="00F511A5">
        <w:t>1&gt;</w:t>
      </w:r>
      <w:r w:rsidRPr="00F511A5">
        <w:tab/>
        <w:t xml:space="preserve">if the </w:t>
      </w:r>
      <w:proofErr w:type="spellStart"/>
      <w:r w:rsidRPr="00F511A5">
        <w:rPr>
          <w:lang w:eastAsia="zh-CN"/>
        </w:rPr>
        <w:t>RRCReconfiguration</w:t>
      </w:r>
      <w:r w:rsidRPr="00F511A5">
        <w:rPr>
          <w:rFonts w:eastAsia="MS Mincho"/>
        </w:rPr>
        <w:t>Sidelink</w:t>
      </w:r>
      <w:proofErr w:type="spellEnd"/>
      <w:r w:rsidRPr="00F511A5">
        <w:t xml:space="preserve"> message includes the </w:t>
      </w:r>
      <w:proofErr w:type="spellStart"/>
      <w:r w:rsidRPr="00F511A5">
        <w:t>sl-MeasConfig</w:t>
      </w:r>
      <w:proofErr w:type="spellEnd"/>
      <w:r w:rsidRPr="00F511A5">
        <w:t>:</w:t>
      </w:r>
    </w:p>
    <w:p w14:paraId="2259F294" w14:textId="77777777" w:rsidR="00433491" w:rsidRPr="00F511A5" w:rsidRDefault="00433491" w:rsidP="00433491">
      <w:r w:rsidRPr="00F511A5">
        <w:t>2&gt;</w:t>
      </w:r>
      <w:r w:rsidRPr="00F511A5">
        <w:tab/>
        <w:t xml:space="preserve">perform the </w:t>
      </w:r>
      <w:proofErr w:type="spellStart"/>
      <w:r w:rsidRPr="00F511A5">
        <w:t>sidelink</w:t>
      </w:r>
      <w:proofErr w:type="spellEnd"/>
      <w:r w:rsidRPr="00F511A5">
        <w:t xml:space="preserve"> measurement configuration procedure as specified in 5.8.10;</w:t>
      </w:r>
    </w:p>
    <w:p w14:paraId="6FBBEA69" w14:textId="77777777" w:rsidR="00433491" w:rsidRPr="00F511A5" w:rsidRDefault="00433491" w:rsidP="00433491">
      <w:r w:rsidRPr="00F511A5">
        <w:t>1&gt;</w:t>
      </w:r>
      <w:r w:rsidRPr="00F511A5">
        <w:tab/>
        <w:t xml:space="preserve">if the </w:t>
      </w:r>
      <w:proofErr w:type="spellStart"/>
      <w:r w:rsidRPr="00F511A5">
        <w:rPr>
          <w:lang w:eastAsia="zh-CN"/>
        </w:rPr>
        <w:t>RRCReconfiguration</w:t>
      </w:r>
      <w:r w:rsidRPr="00F511A5">
        <w:rPr>
          <w:rFonts w:eastAsia="MS Mincho"/>
        </w:rPr>
        <w:t>Sidelink</w:t>
      </w:r>
      <w:proofErr w:type="spellEnd"/>
      <w:r w:rsidRPr="00F511A5">
        <w:t xml:space="preserve"> message includes the </w:t>
      </w:r>
      <w:proofErr w:type="spellStart"/>
      <w:r w:rsidRPr="00F511A5">
        <w:t>sl</w:t>
      </w:r>
      <w:proofErr w:type="spellEnd"/>
      <w:r w:rsidRPr="00F511A5">
        <w:t>-CSI-RS-Config:</w:t>
      </w:r>
    </w:p>
    <w:p w14:paraId="171CA566" w14:textId="77777777" w:rsidR="00433491" w:rsidRPr="00F511A5" w:rsidRDefault="00433491" w:rsidP="00433491">
      <w:pPr>
        <w:rPr>
          <w:rFonts w:eastAsia="Batang"/>
        </w:rPr>
      </w:pPr>
      <w:r w:rsidRPr="00F511A5">
        <w:t>2&gt;</w:t>
      </w:r>
      <w:r w:rsidRPr="00F511A5">
        <w:tab/>
        <w:t xml:space="preserve">apply the </w:t>
      </w:r>
      <w:proofErr w:type="spellStart"/>
      <w:r w:rsidRPr="00F511A5">
        <w:t>sidelink</w:t>
      </w:r>
      <w:proofErr w:type="spellEnd"/>
      <w:r w:rsidRPr="00F511A5">
        <w:t xml:space="preserve"> CSI-RS configuration;</w:t>
      </w:r>
    </w:p>
    <w:p w14:paraId="4101F938" w14:textId="77777777" w:rsidR="00433491" w:rsidRPr="00F511A5" w:rsidRDefault="00433491" w:rsidP="00433491">
      <w:pPr>
        <w:rPr>
          <w:rFonts w:eastAsia="DotumChe"/>
        </w:rPr>
      </w:pPr>
      <w:r w:rsidRPr="00F511A5">
        <w:t>1&gt;</w:t>
      </w:r>
      <w:r w:rsidRPr="00F511A5">
        <w:tab/>
        <w:t xml:space="preserve">if the </w:t>
      </w:r>
      <w:proofErr w:type="spellStart"/>
      <w:r w:rsidRPr="00F511A5">
        <w:rPr>
          <w:lang w:eastAsia="zh-CN"/>
        </w:rPr>
        <w:t>RRCReconfiguration</w:t>
      </w:r>
      <w:r w:rsidRPr="00F511A5">
        <w:rPr>
          <w:rFonts w:eastAsia="MS Mincho"/>
        </w:rPr>
        <w:t>Sidelink</w:t>
      </w:r>
      <w:proofErr w:type="spellEnd"/>
      <w:r w:rsidRPr="00F511A5">
        <w:t xml:space="preserve"> message includes the </w:t>
      </w:r>
      <w:proofErr w:type="spellStart"/>
      <w:r w:rsidRPr="00F511A5">
        <w:t>sl</w:t>
      </w:r>
      <w:proofErr w:type="spellEnd"/>
      <w:r w:rsidRPr="00F511A5">
        <w:t>-</w:t>
      </w:r>
      <w:proofErr w:type="spellStart"/>
      <w:r w:rsidRPr="00F511A5">
        <w:t>LatencyBoundCSI</w:t>
      </w:r>
      <w:proofErr w:type="spellEnd"/>
      <w:r w:rsidRPr="00F511A5">
        <w:t>-Report:</w:t>
      </w:r>
    </w:p>
    <w:p w14:paraId="03C2B7E8" w14:textId="77777777" w:rsidR="00433491" w:rsidRPr="00F511A5" w:rsidRDefault="00433491" w:rsidP="00433491">
      <w:pPr>
        <w:rPr>
          <w:rFonts w:eastAsia="Batang"/>
        </w:rPr>
      </w:pPr>
      <w:r w:rsidRPr="00F511A5">
        <w:t>2&gt;</w:t>
      </w:r>
      <w:r w:rsidRPr="00F511A5">
        <w:tab/>
        <w:t xml:space="preserve">apply the configured </w:t>
      </w:r>
      <w:proofErr w:type="spellStart"/>
      <w:r w:rsidRPr="00F511A5">
        <w:t>sidelink</w:t>
      </w:r>
      <w:proofErr w:type="spellEnd"/>
      <w:r w:rsidRPr="00F511A5">
        <w:t xml:space="preserve"> CSI report latency bound;</w:t>
      </w:r>
    </w:p>
    <w:p w14:paraId="6015FB99" w14:textId="77777777" w:rsidR="00433491" w:rsidRPr="00F511A5" w:rsidRDefault="00433491" w:rsidP="00433491">
      <w:pPr>
        <w:rPr>
          <w:rFonts w:eastAsia="Batang"/>
        </w:rPr>
      </w:pPr>
      <w:r w:rsidRPr="00F511A5">
        <w:rPr>
          <w:rFonts w:eastAsia="Batang"/>
        </w:rPr>
        <w:t>1&gt;</w:t>
      </w:r>
      <w:r w:rsidRPr="00F511A5">
        <w:rPr>
          <w:rFonts w:eastAsia="Batang"/>
        </w:rPr>
        <w:tab/>
        <w:t xml:space="preserve">if the UE is unable to comply with (part of) the configuration included in the </w:t>
      </w:r>
      <w:proofErr w:type="spellStart"/>
      <w:r w:rsidRPr="00F511A5">
        <w:rPr>
          <w:i/>
          <w:lang w:eastAsia="ko-KR"/>
        </w:rPr>
        <w:t>RRCReconfigurationSidelink</w:t>
      </w:r>
      <w:proofErr w:type="spellEnd"/>
      <w:r w:rsidRPr="00F511A5">
        <w:rPr>
          <w:lang w:eastAsia="ko-KR"/>
        </w:rPr>
        <w:t xml:space="preserve"> (i.e.</w:t>
      </w:r>
      <w:r w:rsidRPr="00F511A5">
        <w:rPr>
          <w:rFonts w:eastAsia="MS Mincho"/>
        </w:rPr>
        <w:t xml:space="preserve"> </w:t>
      </w:r>
      <w:proofErr w:type="spellStart"/>
      <w:r w:rsidRPr="00F511A5">
        <w:rPr>
          <w:rFonts w:eastAsia="MS Mincho"/>
        </w:rPr>
        <w:t>s</w:t>
      </w:r>
      <w:r w:rsidRPr="00F511A5">
        <w:t>idelink</w:t>
      </w:r>
      <w:proofErr w:type="spellEnd"/>
      <w:r w:rsidRPr="00F511A5">
        <w:t xml:space="preserve"> </w:t>
      </w:r>
      <w:proofErr w:type="spellStart"/>
      <w:r w:rsidRPr="00F511A5">
        <w:t>RRC</w:t>
      </w:r>
      <w:proofErr w:type="spellEnd"/>
      <w:r w:rsidRPr="00F511A5">
        <w:t xml:space="preserve"> reconfiguration failure</w:t>
      </w:r>
      <w:r w:rsidRPr="00F511A5">
        <w:rPr>
          <w:lang w:eastAsia="ko-KR"/>
        </w:rPr>
        <w:t>)</w:t>
      </w:r>
      <w:r w:rsidRPr="00F511A5">
        <w:rPr>
          <w:rFonts w:eastAsia="Batang"/>
        </w:rPr>
        <w:t>:</w:t>
      </w:r>
    </w:p>
    <w:p w14:paraId="4661FEE3" w14:textId="77777777" w:rsidR="00433491" w:rsidRPr="00F511A5" w:rsidRDefault="00433491" w:rsidP="00433491">
      <w:pPr>
        <w:rPr>
          <w:rFonts w:eastAsia="Batang"/>
        </w:rPr>
      </w:pPr>
      <w:r w:rsidRPr="00F511A5">
        <w:rPr>
          <w:rFonts w:eastAsia="Batang"/>
        </w:rPr>
        <w:t>2&gt;</w:t>
      </w:r>
      <w:r w:rsidRPr="00F511A5">
        <w:rPr>
          <w:rFonts w:eastAsia="Batang"/>
        </w:rPr>
        <w:tab/>
        <w:t xml:space="preserve">continue using the configuration used prior to the reception of the </w:t>
      </w:r>
      <w:proofErr w:type="spellStart"/>
      <w:r w:rsidRPr="00F511A5">
        <w:rPr>
          <w:i/>
          <w:lang w:eastAsia="ko-KR"/>
        </w:rPr>
        <w:t>RRCReconfigurationSidelink</w:t>
      </w:r>
      <w:proofErr w:type="spellEnd"/>
      <w:r w:rsidRPr="00F511A5">
        <w:rPr>
          <w:lang w:eastAsia="ko-KR"/>
        </w:rPr>
        <w:t xml:space="preserve"> </w:t>
      </w:r>
      <w:r w:rsidRPr="00F511A5">
        <w:rPr>
          <w:rFonts w:eastAsia="Batang"/>
        </w:rPr>
        <w:t>message;</w:t>
      </w:r>
    </w:p>
    <w:p w14:paraId="387C304B" w14:textId="77777777" w:rsidR="00433491" w:rsidRPr="00F511A5" w:rsidRDefault="00433491" w:rsidP="00433491">
      <w:pPr>
        <w:rPr>
          <w:rFonts w:eastAsia="Batang"/>
        </w:rPr>
      </w:pPr>
      <w:r w:rsidRPr="00F511A5">
        <w:rPr>
          <w:rFonts w:eastAsia="Batang"/>
        </w:rPr>
        <w:t>2&gt;</w:t>
      </w:r>
      <w:r w:rsidRPr="00F511A5">
        <w:rPr>
          <w:rFonts w:eastAsia="Batang"/>
        </w:rPr>
        <w:tab/>
        <w:t xml:space="preserve">set the content of the </w:t>
      </w:r>
      <w:proofErr w:type="spellStart"/>
      <w:r w:rsidRPr="00F511A5">
        <w:rPr>
          <w:i/>
          <w:lang w:eastAsia="ko-KR"/>
        </w:rPr>
        <w:t>RRCReconfigurationFailureSidelink</w:t>
      </w:r>
      <w:proofErr w:type="spellEnd"/>
      <w:r w:rsidRPr="00F511A5">
        <w:rPr>
          <w:lang w:eastAsia="ko-KR"/>
        </w:rPr>
        <w:t xml:space="preserve"> </w:t>
      </w:r>
      <w:r w:rsidRPr="00F511A5">
        <w:rPr>
          <w:rFonts w:eastAsia="Batang"/>
        </w:rPr>
        <w:t>message;</w:t>
      </w:r>
    </w:p>
    <w:p w14:paraId="0F558152" w14:textId="77777777" w:rsidR="00433491" w:rsidRPr="00F511A5" w:rsidRDefault="00433491" w:rsidP="00433491">
      <w:pPr>
        <w:rPr>
          <w:rFonts w:eastAsia="Batang"/>
        </w:rPr>
      </w:pPr>
      <w:r w:rsidRPr="00F511A5">
        <w:rPr>
          <w:rFonts w:eastAsia="Batang"/>
        </w:rPr>
        <w:t>3&gt;</w:t>
      </w:r>
      <w:r w:rsidRPr="00F511A5">
        <w:rPr>
          <w:rFonts w:eastAsia="Batang"/>
        </w:rPr>
        <w:tab/>
        <w:t xml:space="preserve">submit the </w:t>
      </w:r>
      <w:proofErr w:type="spellStart"/>
      <w:r w:rsidRPr="00F511A5">
        <w:rPr>
          <w:i/>
          <w:lang w:eastAsia="ko-KR"/>
        </w:rPr>
        <w:t>RRCReconfigurationFailureSidelink</w:t>
      </w:r>
      <w:proofErr w:type="spellEnd"/>
      <w:r w:rsidRPr="00F511A5">
        <w:rPr>
          <w:lang w:eastAsia="ko-KR"/>
        </w:rPr>
        <w:t xml:space="preserve"> </w:t>
      </w:r>
      <w:r w:rsidRPr="00F511A5">
        <w:rPr>
          <w:rFonts w:eastAsia="Batang"/>
        </w:rPr>
        <w:t>message to lower layers for transmission;</w:t>
      </w:r>
    </w:p>
    <w:p w14:paraId="5E4ED29F" w14:textId="77777777" w:rsidR="00433491" w:rsidRPr="00F511A5" w:rsidRDefault="00433491" w:rsidP="00433491">
      <w:pPr>
        <w:rPr>
          <w:rFonts w:eastAsia="Batang"/>
        </w:rPr>
      </w:pPr>
      <w:r w:rsidRPr="00F511A5">
        <w:rPr>
          <w:rFonts w:eastAsia="Batang"/>
        </w:rPr>
        <w:t>1&gt;</w:t>
      </w:r>
      <w:r w:rsidRPr="00F511A5">
        <w:rPr>
          <w:rFonts w:eastAsia="Batang"/>
        </w:rPr>
        <w:tab/>
        <w:t>else:</w:t>
      </w:r>
    </w:p>
    <w:p w14:paraId="10F30192" w14:textId="77777777" w:rsidR="00433491" w:rsidRPr="00F511A5" w:rsidRDefault="00433491" w:rsidP="00433491">
      <w:pPr>
        <w:rPr>
          <w:rFonts w:eastAsia="Batang"/>
        </w:rPr>
      </w:pPr>
      <w:r w:rsidRPr="00F511A5">
        <w:rPr>
          <w:rFonts w:eastAsia="Batang"/>
        </w:rPr>
        <w:t>2&gt;</w:t>
      </w:r>
      <w:r w:rsidRPr="00F511A5">
        <w:rPr>
          <w:rFonts w:eastAsia="Batang"/>
        </w:rPr>
        <w:tab/>
        <w:t xml:space="preserve">set the content of the </w:t>
      </w:r>
      <w:proofErr w:type="spellStart"/>
      <w:r w:rsidRPr="00F511A5">
        <w:rPr>
          <w:i/>
          <w:lang w:eastAsia="ko-KR"/>
        </w:rPr>
        <w:t>RRCReconfigurationCompleteSidelink</w:t>
      </w:r>
      <w:proofErr w:type="spellEnd"/>
      <w:r w:rsidRPr="00F511A5">
        <w:rPr>
          <w:rFonts w:eastAsia="Batang"/>
        </w:rPr>
        <w:t xml:space="preserve"> message;</w:t>
      </w:r>
    </w:p>
    <w:p w14:paraId="558FEF6A" w14:textId="77777777" w:rsidR="00433491" w:rsidRPr="00F511A5" w:rsidRDefault="00433491" w:rsidP="00433491">
      <w:pPr>
        <w:rPr>
          <w:rFonts w:eastAsia="Batang"/>
        </w:rPr>
      </w:pPr>
      <w:r w:rsidRPr="00F511A5">
        <w:rPr>
          <w:rFonts w:eastAsia="Batang"/>
        </w:rPr>
        <w:t>3&gt;</w:t>
      </w:r>
      <w:r w:rsidRPr="00F511A5">
        <w:rPr>
          <w:rFonts w:eastAsia="Batang"/>
        </w:rPr>
        <w:tab/>
        <w:t xml:space="preserve">submit the </w:t>
      </w:r>
      <w:proofErr w:type="spellStart"/>
      <w:r w:rsidRPr="00F511A5">
        <w:rPr>
          <w:i/>
          <w:lang w:eastAsia="ko-KR"/>
        </w:rPr>
        <w:t>RRCReconfigurationCompleteSidelink</w:t>
      </w:r>
      <w:proofErr w:type="spellEnd"/>
      <w:r w:rsidRPr="00F511A5">
        <w:rPr>
          <w:rFonts w:eastAsia="Batang"/>
        </w:rPr>
        <w:t xml:space="preserve"> message to lower layers for transmission;</w:t>
      </w:r>
    </w:p>
    <w:p w14:paraId="0DE0AA40" w14:textId="77777777" w:rsidR="00433491" w:rsidRPr="00F511A5" w:rsidRDefault="00433491" w:rsidP="00433491">
      <w:pPr>
        <w:pStyle w:val="NO"/>
        <w:rPr>
          <w:lang w:eastAsia="zh-CN"/>
        </w:rPr>
      </w:pPr>
      <w:r w:rsidRPr="00F511A5">
        <w:t>NOTE 1:</w:t>
      </w:r>
      <w:r w:rsidRPr="00F511A5">
        <w:tab/>
        <w:t xml:space="preserve">When the same logical channel is configured with different </w:t>
      </w:r>
      <w:proofErr w:type="spellStart"/>
      <w:r w:rsidRPr="00F511A5">
        <w:t>RLC</w:t>
      </w:r>
      <w:proofErr w:type="spellEnd"/>
      <w:r w:rsidRPr="00F511A5">
        <w:t xml:space="preserve"> mode by another UE</w:t>
      </w:r>
      <w:r w:rsidRPr="00F511A5">
        <w:rPr>
          <w:rFonts w:eastAsia="Batang"/>
        </w:rPr>
        <w:t xml:space="preserve">, the UE handles the case </w:t>
      </w:r>
      <w:r w:rsidRPr="00F511A5">
        <w:t>as</w:t>
      </w:r>
      <w:r w:rsidRPr="00F511A5">
        <w:rPr>
          <w:rFonts w:eastAsia="Batang"/>
        </w:rPr>
        <w:t xml:space="preserve"> </w:t>
      </w:r>
      <w:proofErr w:type="spellStart"/>
      <w:r w:rsidRPr="00F511A5">
        <w:rPr>
          <w:rFonts w:eastAsia="MS Mincho"/>
        </w:rPr>
        <w:t>s</w:t>
      </w:r>
      <w:r w:rsidRPr="00F511A5">
        <w:t>idelink</w:t>
      </w:r>
      <w:proofErr w:type="spellEnd"/>
      <w:r w:rsidRPr="00F511A5">
        <w:t xml:space="preserve"> </w:t>
      </w:r>
      <w:proofErr w:type="spellStart"/>
      <w:r w:rsidRPr="00F511A5">
        <w:t>RRC</w:t>
      </w:r>
      <w:proofErr w:type="spellEnd"/>
      <w:r w:rsidRPr="00F511A5">
        <w:t xml:space="preserve"> reconfiguration failure.</w:t>
      </w:r>
    </w:p>
    <w:p w14:paraId="7EF00C93" w14:textId="77777777" w:rsidR="00433491" w:rsidRPr="00F511A5" w:rsidRDefault="00433491" w:rsidP="00433491">
      <w:pPr>
        <w:rPr>
          <w:lang w:eastAsia="zh-CN"/>
        </w:rPr>
      </w:pPr>
      <w:r w:rsidRPr="00F511A5">
        <w:t xml:space="preserve">[TS </w:t>
      </w:r>
      <w:r w:rsidRPr="00F511A5">
        <w:rPr>
          <w:lang w:eastAsia="zh-CN"/>
        </w:rPr>
        <w:t>38</w:t>
      </w:r>
      <w:r w:rsidRPr="00F511A5">
        <w:t>.</w:t>
      </w:r>
      <w:r w:rsidRPr="00F511A5">
        <w:rPr>
          <w:lang w:eastAsia="zh-CN"/>
        </w:rPr>
        <w:t>321</w:t>
      </w:r>
      <w:r w:rsidRPr="00F511A5">
        <w:t xml:space="preserve">, clause </w:t>
      </w:r>
      <w:r w:rsidRPr="00F511A5">
        <w:rPr>
          <w:lang w:eastAsia="zh-CN"/>
        </w:rPr>
        <w:t>6.1.3.35</w:t>
      </w:r>
      <w:r w:rsidRPr="00F511A5">
        <w:t>]</w:t>
      </w:r>
    </w:p>
    <w:p w14:paraId="5A1F4D80" w14:textId="77777777" w:rsidR="00433491" w:rsidRPr="00F511A5" w:rsidRDefault="00433491" w:rsidP="00433491">
      <w:r w:rsidRPr="00F511A5">
        <w:t xml:space="preserve">The </w:t>
      </w:r>
      <w:proofErr w:type="spellStart"/>
      <w:r w:rsidRPr="00F511A5">
        <w:rPr>
          <w:lang w:eastAsia="ko-KR"/>
        </w:rPr>
        <w:t>Sidelink</w:t>
      </w:r>
      <w:proofErr w:type="spellEnd"/>
      <w:r w:rsidRPr="00F511A5">
        <w:rPr>
          <w:lang w:eastAsia="ko-KR"/>
        </w:rPr>
        <w:t xml:space="preserve"> CSI Reporting </w:t>
      </w:r>
      <w:r w:rsidRPr="00F511A5">
        <w:t xml:space="preserve">MAC </w:t>
      </w:r>
      <w:r w:rsidRPr="00F511A5">
        <w:rPr>
          <w:lang w:eastAsia="ko-KR"/>
        </w:rPr>
        <w:t>CE</w:t>
      </w:r>
      <w:r w:rsidRPr="00F511A5">
        <w:t xml:space="preserve"> is identified by a MAC </w:t>
      </w:r>
      <w:proofErr w:type="spellStart"/>
      <w:r w:rsidRPr="00F511A5">
        <w:t>subheader</w:t>
      </w:r>
      <w:proofErr w:type="spellEnd"/>
      <w:r w:rsidRPr="00F511A5">
        <w:t xml:space="preserve"> with </w:t>
      </w:r>
      <w:proofErr w:type="spellStart"/>
      <w:r w:rsidRPr="00F511A5">
        <w:t>LCID</w:t>
      </w:r>
      <w:proofErr w:type="spellEnd"/>
      <w:r w:rsidRPr="00F511A5">
        <w:t xml:space="preserve"> as specified in </w:t>
      </w:r>
      <w:r w:rsidRPr="00F511A5">
        <w:rPr>
          <w:lang w:eastAsia="ko-KR"/>
        </w:rPr>
        <w:t>T</w:t>
      </w:r>
      <w:r w:rsidRPr="00F511A5">
        <w:t xml:space="preserve">able 6.2.4-1. The priority of the </w:t>
      </w:r>
      <w:proofErr w:type="spellStart"/>
      <w:r w:rsidRPr="00F511A5">
        <w:rPr>
          <w:lang w:eastAsia="ko-KR"/>
        </w:rPr>
        <w:t>Sidelink</w:t>
      </w:r>
      <w:proofErr w:type="spellEnd"/>
      <w:r w:rsidRPr="00F511A5">
        <w:rPr>
          <w:lang w:eastAsia="ko-KR"/>
        </w:rPr>
        <w:t xml:space="preserve"> CSI Reporting </w:t>
      </w:r>
      <w:r w:rsidRPr="00F511A5">
        <w:t xml:space="preserve">MAC </w:t>
      </w:r>
      <w:r w:rsidRPr="00F511A5">
        <w:rPr>
          <w:lang w:eastAsia="ko-KR"/>
        </w:rPr>
        <w:t>CE is fixed to '1'.</w:t>
      </w:r>
      <w:r w:rsidRPr="00F511A5">
        <w:t xml:space="preserve"> The </w:t>
      </w:r>
      <w:proofErr w:type="spellStart"/>
      <w:r w:rsidRPr="00F511A5">
        <w:rPr>
          <w:lang w:eastAsia="ko-KR"/>
        </w:rPr>
        <w:t>Sidelink</w:t>
      </w:r>
      <w:proofErr w:type="spellEnd"/>
      <w:r w:rsidRPr="00F511A5">
        <w:rPr>
          <w:lang w:eastAsia="ko-KR"/>
        </w:rPr>
        <w:t xml:space="preserve"> CSI Reporting </w:t>
      </w:r>
      <w:r w:rsidRPr="00F511A5">
        <w:t xml:space="preserve">MAC </w:t>
      </w:r>
      <w:r w:rsidRPr="00F511A5">
        <w:rPr>
          <w:lang w:eastAsia="ko-KR"/>
        </w:rPr>
        <w:t>CE is defined as follows (Figure 6.1.3.35-1):</w:t>
      </w:r>
    </w:p>
    <w:p w14:paraId="7DED0921" w14:textId="77777777" w:rsidR="00433491" w:rsidRPr="00F511A5" w:rsidRDefault="00433491" w:rsidP="00433491">
      <w:pPr>
        <w:rPr>
          <w:lang w:eastAsia="ko-KR"/>
        </w:rPr>
      </w:pPr>
      <w:r w:rsidRPr="00F511A5">
        <w:rPr>
          <w:lang w:eastAsia="ko-KR"/>
        </w:rPr>
        <w:lastRenderedPageBreak/>
        <w:t>-</w:t>
      </w:r>
      <w:r w:rsidRPr="00F511A5">
        <w:rPr>
          <w:lang w:eastAsia="ko-KR"/>
        </w:rPr>
        <w:tab/>
        <w:t xml:space="preserve">RI: This field indicates the derived value of the Rank Indicator for </w:t>
      </w:r>
      <w:proofErr w:type="spellStart"/>
      <w:r w:rsidRPr="00F511A5">
        <w:rPr>
          <w:lang w:eastAsia="ko-KR"/>
        </w:rPr>
        <w:t>sidelink</w:t>
      </w:r>
      <w:proofErr w:type="spellEnd"/>
      <w:r w:rsidRPr="00F511A5">
        <w:rPr>
          <w:lang w:eastAsia="ko-KR"/>
        </w:rPr>
        <w:t xml:space="preserve"> CSI reporting as specified in clause 8.5 of </w:t>
      </w:r>
      <w:r w:rsidRPr="00F511A5">
        <w:t xml:space="preserve">TS 38.214 [7]. </w:t>
      </w:r>
      <w:r w:rsidRPr="00F511A5">
        <w:rPr>
          <w:lang w:eastAsia="ko-KR"/>
        </w:rPr>
        <w:t>The length of the field is 1 bit;</w:t>
      </w:r>
    </w:p>
    <w:p w14:paraId="09842AD5" w14:textId="77777777" w:rsidR="00433491" w:rsidRPr="00F511A5" w:rsidRDefault="00433491" w:rsidP="00433491">
      <w:pPr>
        <w:rPr>
          <w:lang w:eastAsia="ko-KR"/>
        </w:rPr>
      </w:pPr>
      <w:r w:rsidRPr="00F511A5">
        <w:rPr>
          <w:lang w:eastAsia="ko-KR"/>
        </w:rPr>
        <w:t>-</w:t>
      </w:r>
      <w:r w:rsidRPr="00F511A5">
        <w:rPr>
          <w:lang w:eastAsia="ko-KR"/>
        </w:rPr>
        <w:tab/>
      </w:r>
      <w:proofErr w:type="spellStart"/>
      <w:r w:rsidRPr="00F511A5">
        <w:rPr>
          <w:lang w:eastAsia="ko-KR"/>
        </w:rPr>
        <w:t>CQI</w:t>
      </w:r>
      <w:proofErr w:type="spellEnd"/>
      <w:r w:rsidRPr="00F511A5">
        <w:rPr>
          <w:lang w:eastAsia="ko-KR"/>
        </w:rPr>
        <w:t xml:space="preserve">: This field indicates the derived value of the </w:t>
      </w:r>
      <w:r w:rsidRPr="00F511A5">
        <w:t xml:space="preserve">Channel Quality Indicator for </w:t>
      </w:r>
      <w:proofErr w:type="spellStart"/>
      <w:r w:rsidRPr="00F511A5">
        <w:t>sidelink</w:t>
      </w:r>
      <w:proofErr w:type="spellEnd"/>
      <w:r w:rsidRPr="00F511A5">
        <w:t xml:space="preserve"> CSI reporting </w:t>
      </w:r>
      <w:r w:rsidRPr="00F511A5">
        <w:rPr>
          <w:lang w:eastAsia="ko-KR"/>
        </w:rPr>
        <w:t xml:space="preserve">as specified in clause 8.5 of </w:t>
      </w:r>
      <w:r w:rsidRPr="00F511A5">
        <w:t xml:space="preserve">TS 38.214 [7]. </w:t>
      </w:r>
      <w:r w:rsidRPr="00F511A5">
        <w:rPr>
          <w:lang w:eastAsia="ko-KR"/>
        </w:rPr>
        <w:t xml:space="preserve">The length of the field is 4 </w:t>
      </w:r>
      <w:proofErr w:type="gramStart"/>
      <w:r w:rsidRPr="00F511A5">
        <w:rPr>
          <w:lang w:eastAsia="ko-KR"/>
        </w:rPr>
        <w:t>bit</w:t>
      </w:r>
      <w:proofErr w:type="gramEnd"/>
      <w:r w:rsidRPr="00F511A5">
        <w:rPr>
          <w:lang w:eastAsia="ko-KR"/>
        </w:rPr>
        <w:t>;</w:t>
      </w:r>
    </w:p>
    <w:p w14:paraId="2E6BD9F6" w14:textId="77777777" w:rsidR="00433491" w:rsidRPr="00F511A5" w:rsidRDefault="00433491" w:rsidP="00433491">
      <w:pPr>
        <w:rPr>
          <w:lang w:eastAsia="ko-KR"/>
        </w:rPr>
      </w:pPr>
      <w:r w:rsidRPr="00F511A5">
        <w:rPr>
          <w:lang w:eastAsia="ko-KR"/>
        </w:rPr>
        <w:t>-</w:t>
      </w:r>
      <w:r w:rsidRPr="00F511A5">
        <w:rPr>
          <w:lang w:eastAsia="ko-KR"/>
        </w:rPr>
        <w:tab/>
        <w:t>R: Reserved bit, set to 0.</w:t>
      </w:r>
    </w:p>
    <w:p w14:paraId="7A958F20" w14:textId="77777777" w:rsidR="00433491" w:rsidRPr="00F511A5" w:rsidRDefault="00433491" w:rsidP="00433491">
      <w:pPr>
        <w:pStyle w:val="TH"/>
      </w:pPr>
      <w:r w:rsidRPr="00F511A5">
        <w:object w:dxaOrig="5680" w:dyaOrig="1030" w14:anchorId="135C2793">
          <v:shape id="_x0000_i1029" type="#_x0000_t75" style="width:284.65pt;height:52pt" o:ole="">
            <v:imagedata r:id="rId19" o:title=""/>
          </v:shape>
          <o:OLEObject Type="Embed" ProgID="Visio.Drawing.15" ShapeID="_x0000_i1029" DrawAspect="Content" ObjectID="_1738565891" r:id="rId20"/>
        </w:object>
      </w:r>
    </w:p>
    <w:p w14:paraId="56A0B9E2" w14:textId="77777777" w:rsidR="00433491" w:rsidRPr="00F511A5" w:rsidRDefault="00433491" w:rsidP="00433491">
      <w:pPr>
        <w:pStyle w:val="TF"/>
      </w:pPr>
      <w:r w:rsidRPr="00F511A5">
        <w:rPr>
          <w:lang w:eastAsia="ko-KR"/>
        </w:rPr>
        <w:t xml:space="preserve">Figure 6.1.3.35-1: </w:t>
      </w:r>
      <w:proofErr w:type="spellStart"/>
      <w:r w:rsidRPr="00F511A5">
        <w:rPr>
          <w:lang w:eastAsia="ko-KR"/>
        </w:rPr>
        <w:t>Sidelink</w:t>
      </w:r>
      <w:proofErr w:type="spellEnd"/>
      <w:r w:rsidRPr="00F511A5">
        <w:rPr>
          <w:lang w:eastAsia="ko-KR"/>
        </w:rPr>
        <w:t xml:space="preserve"> CSI Reporting MAC CE</w:t>
      </w:r>
    </w:p>
    <w:p w14:paraId="6F07E54C" w14:textId="77777777" w:rsidR="00433491" w:rsidRPr="00F511A5" w:rsidRDefault="00433491" w:rsidP="00433491">
      <w:pPr>
        <w:rPr>
          <w:lang w:eastAsia="zh-CN"/>
        </w:rPr>
      </w:pPr>
    </w:p>
    <w:p w14:paraId="1CF4786B" w14:textId="77777777" w:rsidR="00433491" w:rsidRPr="00F511A5" w:rsidRDefault="00433491" w:rsidP="00433491">
      <w:pPr>
        <w:pStyle w:val="H6"/>
        <w:rPr>
          <w:lang w:eastAsia="zh-CN"/>
        </w:rPr>
      </w:pPr>
      <w:r w:rsidRPr="00F511A5">
        <w:rPr>
          <w:lang w:eastAsia="zh-CN"/>
        </w:rPr>
        <w:t>12.1.5.2.3</w:t>
      </w:r>
      <w:r w:rsidRPr="00F511A5">
        <w:tab/>
        <w:t>Test description</w:t>
      </w:r>
    </w:p>
    <w:p w14:paraId="69BC523F" w14:textId="77777777" w:rsidR="00433491" w:rsidRPr="00F511A5" w:rsidRDefault="00433491" w:rsidP="00433491">
      <w:pPr>
        <w:pStyle w:val="H6"/>
      </w:pPr>
      <w:r w:rsidRPr="00F511A5">
        <w:rPr>
          <w:lang w:eastAsia="zh-CN"/>
        </w:rPr>
        <w:t>12.1.5.2.3.1</w:t>
      </w:r>
      <w:r w:rsidRPr="00F511A5">
        <w:tab/>
        <w:t>Pre-test conditions</w:t>
      </w:r>
    </w:p>
    <w:p w14:paraId="78AC2F9F" w14:textId="77777777" w:rsidR="00433491" w:rsidRPr="00F511A5" w:rsidRDefault="00433491" w:rsidP="00433491">
      <w:pPr>
        <w:pStyle w:val="H6"/>
      </w:pPr>
      <w:r w:rsidRPr="00F511A5">
        <w:t>System Simulator:</w:t>
      </w:r>
    </w:p>
    <w:p w14:paraId="00ABE6D2" w14:textId="77777777" w:rsidR="00433491" w:rsidRPr="00F511A5" w:rsidRDefault="00433491" w:rsidP="00433491">
      <w:pPr>
        <w:pStyle w:val="B10"/>
        <w:rPr>
          <w:lang w:eastAsia="zh-CN"/>
        </w:rPr>
      </w:pPr>
      <w:r w:rsidRPr="00F511A5">
        <w:t>-</w:t>
      </w:r>
      <w:r w:rsidRPr="00F511A5">
        <w:tab/>
      </w:r>
      <w:r w:rsidRPr="00F511A5">
        <w:rPr>
          <w:lang w:eastAsia="zh-CN"/>
        </w:rPr>
        <w:t>SS-UE</w:t>
      </w:r>
    </w:p>
    <w:p w14:paraId="5DC2A3BC" w14:textId="77777777" w:rsidR="00433491" w:rsidRPr="00F511A5" w:rsidRDefault="00433491" w:rsidP="00433491">
      <w:pPr>
        <w:pStyle w:val="B10"/>
      </w:pPr>
      <w:r w:rsidRPr="00F511A5">
        <w:t>-</w:t>
      </w:r>
      <w:r w:rsidRPr="00F511A5">
        <w:tab/>
        <w:t xml:space="preserve">NR-SS-UE1 operating as NR </w:t>
      </w:r>
      <w:proofErr w:type="spellStart"/>
      <w:r w:rsidRPr="00F511A5">
        <w:t>sidelink</w:t>
      </w:r>
      <w:proofErr w:type="spellEnd"/>
      <w:r w:rsidRPr="00F511A5">
        <w:t xml:space="preserve"> communication device on the resources (i.e. the frequency included in pre-configuration) that UE is expected to use for transmission and reception via PC5 interface.</w:t>
      </w:r>
    </w:p>
    <w:p w14:paraId="0F104BE7" w14:textId="77777777" w:rsidR="00433491" w:rsidRPr="00F511A5" w:rsidRDefault="00433491" w:rsidP="00433491">
      <w:pPr>
        <w:pStyle w:val="B10"/>
        <w:rPr>
          <w:lang w:eastAsia="zh-CN"/>
        </w:rPr>
      </w:pPr>
      <w:r w:rsidRPr="00F511A5">
        <w:rPr>
          <w:lang w:eastAsia="zh-CN"/>
        </w:rPr>
        <w:t>-</w:t>
      </w:r>
      <w:r w:rsidRPr="00F511A5">
        <w:rPr>
          <w:lang w:eastAsia="zh-CN"/>
        </w:rPr>
        <w:tab/>
        <w:t xml:space="preserve"> NR-SS-UE1 uses GNSS as the synchronization reference source.</w:t>
      </w:r>
    </w:p>
    <w:p w14:paraId="7F3C8B5F" w14:textId="77777777" w:rsidR="00433491" w:rsidRPr="00F511A5" w:rsidRDefault="00433491" w:rsidP="00433491">
      <w:pPr>
        <w:pStyle w:val="B10"/>
        <w:rPr>
          <w:lang w:eastAsia="zh-CN"/>
        </w:rPr>
      </w:pPr>
      <w:r w:rsidRPr="00F511A5">
        <w:t>-</w:t>
      </w:r>
      <w:r w:rsidRPr="00F511A5">
        <w:tab/>
      </w:r>
      <w:r w:rsidRPr="00F511A5">
        <w:rPr>
          <w:lang w:eastAsia="zh-CN"/>
        </w:rPr>
        <w:t>GNSS simulator</w:t>
      </w:r>
    </w:p>
    <w:p w14:paraId="50BBAD07" w14:textId="77777777" w:rsidR="00433491" w:rsidRPr="00F511A5" w:rsidRDefault="00433491" w:rsidP="00433491">
      <w:pPr>
        <w:pStyle w:val="B10"/>
        <w:rPr>
          <w:lang w:eastAsia="zh-CN"/>
        </w:rPr>
      </w:pPr>
      <w:r w:rsidRPr="00F511A5">
        <w:rPr>
          <w:lang w:eastAsia="zh-CN"/>
        </w:rPr>
        <w:t>-</w:t>
      </w:r>
      <w:r w:rsidRPr="00F511A5">
        <w:rPr>
          <w:lang w:eastAsia="zh-CN"/>
        </w:rPr>
        <w:tab/>
        <w:t xml:space="preserve">The GNSS simulator is started </w:t>
      </w:r>
      <w:r w:rsidRPr="00F511A5">
        <w:t>and</w:t>
      </w:r>
      <w:r w:rsidRPr="00F511A5">
        <w:rPr>
          <w:lang w:eastAsia="zh-CN"/>
        </w:rPr>
        <w:t xml:space="preserve"> configured for </w:t>
      </w:r>
      <w:r w:rsidRPr="00F511A5">
        <w:t>Scenario #1</w:t>
      </w:r>
      <w:r w:rsidRPr="00F511A5">
        <w:rPr>
          <w:lang w:eastAsia="zh-CN"/>
        </w:rPr>
        <w:t>.</w:t>
      </w:r>
    </w:p>
    <w:p w14:paraId="4AE9C693" w14:textId="77777777" w:rsidR="00433491" w:rsidRPr="00F511A5" w:rsidRDefault="00433491" w:rsidP="00433491">
      <w:pPr>
        <w:pStyle w:val="H6"/>
      </w:pPr>
      <w:r w:rsidRPr="00F511A5">
        <w:t>UE:</w:t>
      </w:r>
    </w:p>
    <w:p w14:paraId="0573D7DD" w14:textId="77777777" w:rsidR="00433491" w:rsidRPr="00F511A5" w:rsidRDefault="00433491" w:rsidP="00433491">
      <w:pPr>
        <w:rPr>
          <w:lang w:eastAsia="zh-CN"/>
        </w:rPr>
      </w:pPr>
      <w:r w:rsidRPr="00F511A5">
        <w:t>-</w:t>
      </w:r>
      <w:r w:rsidRPr="00F511A5">
        <w:tab/>
        <w:t xml:space="preserve">UE is authorised to perform NR </w:t>
      </w:r>
      <w:proofErr w:type="spellStart"/>
      <w:r w:rsidRPr="00F511A5">
        <w:t>sidelink</w:t>
      </w:r>
      <w:proofErr w:type="spellEnd"/>
      <w:r w:rsidRPr="00F511A5">
        <w:t xml:space="preserve"> communication.</w:t>
      </w:r>
    </w:p>
    <w:p w14:paraId="482CE053" w14:textId="77777777" w:rsidR="00433491" w:rsidRPr="00F511A5" w:rsidRDefault="00433491" w:rsidP="00433491">
      <w:pPr>
        <w:pStyle w:val="B10"/>
      </w:pPr>
      <w:r w:rsidRPr="00F511A5">
        <w:rPr>
          <w:lang w:eastAsia="zh-CN"/>
        </w:rPr>
        <w:t>-</w:t>
      </w:r>
      <w:r w:rsidRPr="00F511A5">
        <w:rPr>
          <w:lang w:eastAsia="zh-CN"/>
        </w:rPr>
        <w:tab/>
        <w:t>The UE uses GNSS as the synchronization reference source.</w:t>
      </w:r>
    </w:p>
    <w:p w14:paraId="7CA69BFA" w14:textId="77777777" w:rsidR="00433491" w:rsidRPr="00F511A5" w:rsidRDefault="00433491" w:rsidP="00433491">
      <w:pPr>
        <w:pStyle w:val="B10"/>
        <w:rPr>
          <w:lang w:eastAsia="zh-CN"/>
        </w:rPr>
      </w:pPr>
      <w:r w:rsidRPr="00F511A5">
        <w:t>-</w:t>
      </w:r>
      <w:r w:rsidRPr="00F511A5">
        <w:tab/>
        <w:t xml:space="preserve">The UE is equipped with below information in UE or in a </w:t>
      </w:r>
      <w:proofErr w:type="spellStart"/>
      <w:r w:rsidRPr="00F511A5">
        <w:t>USIM</w:t>
      </w:r>
      <w:proofErr w:type="spellEnd"/>
      <w:r w:rsidRPr="00F511A5">
        <w:t xml:space="preserve"> containing default values (as per TS 3</w:t>
      </w:r>
      <w:r w:rsidRPr="00F511A5">
        <w:rPr>
          <w:lang w:eastAsia="zh-CN"/>
        </w:rPr>
        <w:t>8</w:t>
      </w:r>
      <w:r w:rsidRPr="00F511A5">
        <w:t>.508</w:t>
      </w:r>
      <w:r w:rsidRPr="00F511A5">
        <w:rPr>
          <w:lang w:eastAsia="zh-CN"/>
        </w:rPr>
        <w:t>-1</w:t>
      </w:r>
      <w:r w:rsidRPr="00F511A5">
        <w:t xml:space="preserve"> [</w:t>
      </w:r>
      <w:r w:rsidRPr="00F511A5">
        <w:rPr>
          <w:lang w:eastAsia="zh-CN"/>
        </w:rPr>
        <w:t>4</w:t>
      </w:r>
      <w:r w:rsidRPr="00F511A5">
        <w:t>] clause 4.8.3.3.3) except for those listed in Table 12.1.</w:t>
      </w:r>
      <w:r w:rsidRPr="00F511A5">
        <w:rPr>
          <w:lang w:eastAsia="zh-CN"/>
        </w:rPr>
        <w:t>5</w:t>
      </w:r>
      <w:r w:rsidRPr="00F511A5">
        <w:t>.</w:t>
      </w:r>
      <w:r w:rsidRPr="00F511A5">
        <w:rPr>
          <w:lang w:eastAsia="zh-CN"/>
        </w:rPr>
        <w:t>2</w:t>
      </w:r>
      <w:r w:rsidRPr="00F511A5">
        <w:t>.3.1</w:t>
      </w:r>
      <w:r w:rsidRPr="00F511A5">
        <w:rPr>
          <w:lang w:eastAsia="zh-CN"/>
        </w:rPr>
        <w:t>-1</w:t>
      </w:r>
      <w:r w:rsidRPr="00F511A5">
        <w:t>.</w:t>
      </w:r>
    </w:p>
    <w:p w14:paraId="1EBABF22" w14:textId="77777777" w:rsidR="00433491" w:rsidRPr="00F511A5" w:rsidRDefault="00433491" w:rsidP="00433491">
      <w:pPr>
        <w:pStyle w:val="TH"/>
      </w:pPr>
      <w:r w:rsidRPr="00F511A5">
        <w:t>Table 12.1.</w:t>
      </w:r>
      <w:r w:rsidRPr="00F511A5">
        <w:rPr>
          <w:lang w:eastAsia="zh-CN"/>
        </w:rPr>
        <w:t>5</w:t>
      </w:r>
      <w:r w:rsidRPr="00F511A5">
        <w:t>.</w:t>
      </w:r>
      <w:r w:rsidRPr="00F511A5">
        <w:rPr>
          <w:lang w:eastAsia="zh-CN"/>
        </w:rPr>
        <w:t>2</w:t>
      </w:r>
      <w:r w:rsidRPr="00F511A5">
        <w:t>.3.1</w:t>
      </w:r>
      <w:r w:rsidRPr="00F511A5">
        <w:rPr>
          <w:lang w:eastAsia="zh-CN"/>
        </w:rPr>
        <w:t>-1</w:t>
      </w:r>
      <w:r w:rsidRPr="00F511A5">
        <w:t xml:space="preserve">: UE/ </w:t>
      </w:r>
      <w:proofErr w:type="spellStart"/>
      <w:r w:rsidRPr="00F511A5">
        <w:t>USIM</w:t>
      </w:r>
      <w:proofErr w:type="spellEnd"/>
      <w:r w:rsidRPr="00F511A5">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433491" w:rsidRPr="00F511A5" w14:paraId="76335050" w14:textId="77777777" w:rsidTr="00191392">
        <w:trPr>
          <w:jc w:val="center"/>
        </w:trPr>
        <w:tc>
          <w:tcPr>
            <w:tcW w:w="1818" w:type="dxa"/>
            <w:tcBorders>
              <w:top w:val="single" w:sz="4" w:space="0" w:color="auto"/>
              <w:left w:val="single" w:sz="4" w:space="0" w:color="auto"/>
              <w:bottom w:val="single" w:sz="4" w:space="0" w:color="auto"/>
              <w:right w:val="single" w:sz="4" w:space="0" w:color="auto"/>
            </w:tcBorders>
            <w:hideMark/>
          </w:tcPr>
          <w:p w14:paraId="7D4331D2" w14:textId="77777777" w:rsidR="00433491" w:rsidRPr="00F511A5" w:rsidRDefault="00433491" w:rsidP="00191392">
            <w:pPr>
              <w:pStyle w:val="TAH"/>
              <w:rPr>
                <w:lang w:eastAsia="zh-CN"/>
              </w:rPr>
            </w:pPr>
            <w:proofErr w:type="spellStart"/>
            <w:r w:rsidRPr="00F511A5">
              <w:rPr>
                <w:lang w:eastAsia="zh-CN"/>
              </w:rPr>
              <w:t>USIM</w:t>
            </w:r>
            <w:proofErr w:type="spellEnd"/>
            <w:r w:rsidRPr="00F511A5">
              <w:rPr>
                <w:lang w:eastAsia="zh-CN"/>
              </w:rPr>
              <w:t xml:space="preserve"> field</w:t>
            </w:r>
          </w:p>
        </w:tc>
        <w:tc>
          <w:tcPr>
            <w:tcW w:w="977" w:type="dxa"/>
            <w:tcBorders>
              <w:top w:val="single" w:sz="4" w:space="0" w:color="auto"/>
              <w:left w:val="single" w:sz="4" w:space="0" w:color="auto"/>
              <w:bottom w:val="single" w:sz="4" w:space="0" w:color="auto"/>
              <w:right w:val="single" w:sz="4" w:space="0" w:color="auto"/>
            </w:tcBorders>
            <w:hideMark/>
          </w:tcPr>
          <w:p w14:paraId="15DB4784" w14:textId="77777777" w:rsidR="00433491" w:rsidRPr="00F511A5" w:rsidRDefault="00433491" w:rsidP="00191392">
            <w:pPr>
              <w:pStyle w:val="TAH"/>
              <w:rPr>
                <w:lang w:eastAsia="zh-CN"/>
              </w:rPr>
            </w:pPr>
            <w:r w:rsidRPr="00F511A5">
              <w:rPr>
                <w:lang w:eastAsia="zh-CN"/>
              </w:rPr>
              <w:t>Priority</w:t>
            </w:r>
          </w:p>
        </w:tc>
        <w:tc>
          <w:tcPr>
            <w:tcW w:w="2913" w:type="dxa"/>
            <w:tcBorders>
              <w:top w:val="single" w:sz="4" w:space="0" w:color="auto"/>
              <w:left w:val="single" w:sz="4" w:space="0" w:color="auto"/>
              <w:bottom w:val="single" w:sz="4" w:space="0" w:color="auto"/>
              <w:right w:val="single" w:sz="4" w:space="0" w:color="auto"/>
            </w:tcBorders>
            <w:hideMark/>
          </w:tcPr>
          <w:p w14:paraId="1853611B" w14:textId="77777777" w:rsidR="00433491" w:rsidRPr="00F511A5" w:rsidRDefault="00433491" w:rsidP="00191392">
            <w:pPr>
              <w:pStyle w:val="TAH"/>
              <w:rPr>
                <w:lang w:eastAsia="zh-CN"/>
              </w:rPr>
            </w:pPr>
            <w:r w:rsidRPr="00F511A5">
              <w:rPr>
                <w:lang w:eastAsia="zh-CN"/>
              </w:rPr>
              <w:t>Value</w:t>
            </w:r>
          </w:p>
        </w:tc>
        <w:tc>
          <w:tcPr>
            <w:tcW w:w="3075" w:type="dxa"/>
            <w:tcBorders>
              <w:top w:val="single" w:sz="4" w:space="0" w:color="auto"/>
              <w:left w:val="single" w:sz="4" w:space="0" w:color="auto"/>
              <w:bottom w:val="single" w:sz="4" w:space="0" w:color="auto"/>
              <w:right w:val="single" w:sz="4" w:space="0" w:color="auto"/>
            </w:tcBorders>
            <w:hideMark/>
          </w:tcPr>
          <w:p w14:paraId="51C10D98" w14:textId="77777777" w:rsidR="00433491" w:rsidRPr="00F511A5" w:rsidRDefault="00433491" w:rsidP="00191392">
            <w:pPr>
              <w:pStyle w:val="TAH"/>
              <w:rPr>
                <w:lang w:eastAsia="zh-CN"/>
              </w:rPr>
            </w:pPr>
            <w:r w:rsidRPr="00F511A5">
              <w:rPr>
                <w:lang w:eastAsia="zh-CN"/>
              </w:rPr>
              <w:t>Access Technology Identifier</w:t>
            </w:r>
          </w:p>
        </w:tc>
      </w:tr>
      <w:tr w:rsidR="00433491" w:rsidRPr="00F511A5" w14:paraId="424D5F0E" w14:textId="77777777" w:rsidTr="00191392">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99D13EF" w14:textId="77777777" w:rsidR="00433491" w:rsidRPr="00F511A5" w:rsidRDefault="00433491" w:rsidP="00191392">
            <w:pPr>
              <w:pStyle w:val="TAL"/>
              <w:rPr>
                <w:lang w:eastAsia="zh-CN"/>
              </w:rPr>
            </w:pPr>
            <w:proofErr w:type="spellStart"/>
            <w:r w:rsidRPr="00F511A5">
              <w:rPr>
                <w:lang w:eastAsia="zh-CN"/>
              </w:rPr>
              <w:t>EF</w:t>
            </w:r>
            <w:r w:rsidRPr="00F511A5">
              <w:rPr>
                <w:vertAlign w:val="subscript"/>
                <w:lang w:eastAsia="zh-CN"/>
              </w:rPr>
              <w:t>UST</w:t>
            </w:r>
            <w:proofErr w:type="spellEnd"/>
          </w:p>
        </w:tc>
        <w:tc>
          <w:tcPr>
            <w:tcW w:w="977" w:type="dxa"/>
            <w:tcBorders>
              <w:top w:val="single" w:sz="4" w:space="0" w:color="auto"/>
              <w:left w:val="single" w:sz="4" w:space="0" w:color="auto"/>
              <w:bottom w:val="single" w:sz="4" w:space="0" w:color="auto"/>
              <w:right w:val="single" w:sz="4" w:space="0" w:color="auto"/>
            </w:tcBorders>
          </w:tcPr>
          <w:p w14:paraId="0A128FDE" w14:textId="77777777" w:rsidR="00433491" w:rsidRPr="00F511A5" w:rsidRDefault="00433491" w:rsidP="00191392">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0525FB8A" w14:textId="77777777" w:rsidR="00433491" w:rsidRPr="00F511A5" w:rsidRDefault="00433491" w:rsidP="00191392">
            <w:pPr>
              <w:pStyle w:val="TAL"/>
              <w:rPr>
                <w:lang w:eastAsia="zh-CN"/>
              </w:rPr>
            </w:pPr>
            <w:r w:rsidRPr="00F511A5">
              <w:rPr>
                <w:lang w:eastAsia="zh-CN"/>
              </w:rPr>
              <w:t>service no. 119 is available</w:t>
            </w:r>
          </w:p>
        </w:tc>
        <w:tc>
          <w:tcPr>
            <w:tcW w:w="3075" w:type="dxa"/>
            <w:tcBorders>
              <w:top w:val="single" w:sz="4" w:space="0" w:color="auto"/>
              <w:left w:val="single" w:sz="4" w:space="0" w:color="auto"/>
              <w:bottom w:val="single" w:sz="4" w:space="0" w:color="auto"/>
              <w:right w:val="single" w:sz="4" w:space="0" w:color="auto"/>
            </w:tcBorders>
          </w:tcPr>
          <w:p w14:paraId="1D2F7FFA" w14:textId="77777777" w:rsidR="00433491" w:rsidRPr="00F511A5" w:rsidRDefault="00433491" w:rsidP="00191392">
            <w:pPr>
              <w:rPr>
                <w:lang w:eastAsia="zh-CN"/>
              </w:rPr>
            </w:pPr>
          </w:p>
        </w:tc>
      </w:tr>
      <w:tr w:rsidR="00433491" w:rsidRPr="00F511A5" w14:paraId="60044530" w14:textId="77777777" w:rsidTr="00191392">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D446FA2" w14:textId="77777777" w:rsidR="00433491" w:rsidRPr="00F511A5" w:rsidRDefault="00433491" w:rsidP="00191392">
            <w:pPr>
              <w:pStyle w:val="TAL"/>
              <w:rPr>
                <w:lang w:eastAsia="zh-CN"/>
              </w:rPr>
            </w:pPr>
            <w:proofErr w:type="spellStart"/>
            <w:r w:rsidRPr="00F511A5">
              <w:rPr>
                <w:lang w:eastAsia="zh-CN"/>
              </w:rPr>
              <w:t>EF</w:t>
            </w:r>
            <w:r w:rsidRPr="00F511A5">
              <w:rPr>
                <w:vertAlign w:val="subscript"/>
                <w:lang w:eastAsia="zh-CN"/>
              </w:rPr>
              <w:t>VST</w:t>
            </w:r>
            <w:proofErr w:type="spellEnd"/>
          </w:p>
        </w:tc>
        <w:tc>
          <w:tcPr>
            <w:tcW w:w="977" w:type="dxa"/>
            <w:tcBorders>
              <w:top w:val="single" w:sz="4" w:space="0" w:color="auto"/>
              <w:left w:val="single" w:sz="4" w:space="0" w:color="auto"/>
              <w:bottom w:val="single" w:sz="4" w:space="0" w:color="auto"/>
              <w:right w:val="single" w:sz="4" w:space="0" w:color="auto"/>
            </w:tcBorders>
          </w:tcPr>
          <w:p w14:paraId="357B61A2" w14:textId="77777777" w:rsidR="00433491" w:rsidRPr="00F511A5" w:rsidRDefault="00433491" w:rsidP="00191392">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595D5E24" w14:textId="77777777" w:rsidR="00433491" w:rsidRPr="00F511A5" w:rsidRDefault="00433491" w:rsidP="00191392">
            <w:pPr>
              <w:pStyle w:val="TAL"/>
              <w:rPr>
                <w:lang w:eastAsia="zh-CN"/>
              </w:rPr>
            </w:pPr>
            <w:r w:rsidRPr="00F511A5">
              <w:rPr>
                <w:lang w:eastAsia="zh-CN"/>
              </w:rPr>
              <w:t>Service no.2 V2X policy configuration data over PC5 is supported, i.e. value is '01 02' HEX</w:t>
            </w:r>
          </w:p>
        </w:tc>
        <w:tc>
          <w:tcPr>
            <w:tcW w:w="3075" w:type="dxa"/>
            <w:tcBorders>
              <w:top w:val="single" w:sz="4" w:space="0" w:color="auto"/>
              <w:left w:val="single" w:sz="4" w:space="0" w:color="auto"/>
              <w:bottom w:val="single" w:sz="4" w:space="0" w:color="auto"/>
              <w:right w:val="single" w:sz="4" w:space="0" w:color="auto"/>
            </w:tcBorders>
          </w:tcPr>
          <w:p w14:paraId="6DF16032" w14:textId="77777777" w:rsidR="00433491" w:rsidRPr="00F511A5" w:rsidRDefault="00433491" w:rsidP="00191392">
            <w:pPr>
              <w:rPr>
                <w:lang w:eastAsia="zh-CN"/>
              </w:rPr>
            </w:pPr>
          </w:p>
        </w:tc>
      </w:tr>
      <w:tr w:rsidR="00433491" w:rsidRPr="00F511A5" w14:paraId="33331853" w14:textId="77777777" w:rsidTr="00191392">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EDF395A" w14:textId="77777777" w:rsidR="00433491" w:rsidRPr="00F511A5" w:rsidRDefault="00433491" w:rsidP="00191392">
            <w:pPr>
              <w:pStyle w:val="TAL"/>
              <w:rPr>
                <w:lang w:eastAsia="zh-CN"/>
              </w:rPr>
            </w:pPr>
            <w:r w:rsidRPr="00F511A5">
              <w:rPr>
                <w:lang w:eastAsia="zh-CN"/>
              </w:rPr>
              <w:t>EF</w:t>
            </w:r>
            <w:r w:rsidRPr="00F511A5">
              <w:rPr>
                <w:vertAlign w:val="subscript"/>
                <w:lang w:eastAsia="zh-CN"/>
              </w:rPr>
              <w:t>V2XP_PC5</w:t>
            </w:r>
          </w:p>
        </w:tc>
        <w:tc>
          <w:tcPr>
            <w:tcW w:w="977" w:type="dxa"/>
            <w:tcBorders>
              <w:top w:val="single" w:sz="4" w:space="0" w:color="auto"/>
              <w:left w:val="single" w:sz="4" w:space="0" w:color="auto"/>
              <w:bottom w:val="single" w:sz="4" w:space="0" w:color="auto"/>
              <w:right w:val="single" w:sz="4" w:space="0" w:color="auto"/>
            </w:tcBorders>
          </w:tcPr>
          <w:p w14:paraId="74A7EF49" w14:textId="77777777" w:rsidR="00433491" w:rsidRPr="00F511A5" w:rsidRDefault="00433491" w:rsidP="00191392">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6993A932" w14:textId="77777777" w:rsidR="00433491" w:rsidRPr="00F511A5" w:rsidRDefault="00433491" w:rsidP="00191392">
            <w:pPr>
              <w:pStyle w:val="TAL"/>
              <w:rPr>
                <w:lang w:eastAsia="zh-CN"/>
              </w:rPr>
            </w:pPr>
            <w:r w:rsidRPr="00F511A5">
              <w:rPr>
                <w:lang w:eastAsia="zh-CN"/>
              </w:rPr>
              <w:t>As per TS 38.508-1[4] clause 4.8.3.3.3</w:t>
            </w:r>
          </w:p>
          <w:p w14:paraId="60CECFBC" w14:textId="77777777" w:rsidR="00433491" w:rsidRPr="00F511A5" w:rsidRDefault="00433491" w:rsidP="00191392">
            <w:pPr>
              <w:pStyle w:val="TAL"/>
              <w:rPr>
                <w:lang w:eastAsia="zh-CN"/>
              </w:rPr>
            </w:pPr>
            <w:r w:rsidRPr="00F511A5">
              <w:rPr>
                <w:lang w:eastAsia="zh-CN"/>
              </w:rPr>
              <w:t>SL-</w:t>
            </w:r>
            <w:proofErr w:type="spellStart"/>
            <w:r w:rsidRPr="00F511A5">
              <w:rPr>
                <w:lang w:eastAsia="zh-CN"/>
              </w:rPr>
              <w:t>PreconfigurationNR</w:t>
            </w:r>
            <w:proofErr w:type="spellEnd"/>
            <w:r w:rsidRPr="00F511A5">
              <w:rPr>
                <w:lang w:eastAsia="zh-CN"/>
              </w:rPr>
              <w:t xml:space="preserve"> included in V2X data policy over PC5 is defined in Table 12.1.5.2.3.3-1</w:t>
            </w:r>
          </w:p>
        </w:tc>
        <w:tc>
          <w:tcPr>
            <w:tcW w:w="3075" w:type="dxa"/>
            <w:tcBorders>
              <w:top w:val="single" w:sz="4" w:space="0" w:color="auto"/>
              <w:left w:val="single" w:sz="4" w:space="0" w:color="auto"/>
              <w:bottom w:val="single" w:sz="4" w:space="0" w:color="auto"/>
              <w:right w:val="single" w:sz="4" w:space="0" w:color="auto"/>
            </w:tcBorders>
          </w:tcPr>
          <w:p w14:paraId="790440B3" w14:textId="77777777" w:rsidR="00433491" w:rsidRPr="00F511A5" w:rsidRDefault="00433491" w:rsidP="00191392">
            <w:pPr>
              <w:rPr>
                <w:lang w:eastAsia="zh-CN"/>
              </w:rPr>
            </w:pPr>
          </w:p>
        </w:tc>
      </w:tr>
    </w:tbl>
    <w:p w14:paraId="4A390763" w14:textId="77777777" w:rsidR="00433491" w:rsidRPr="00F511A5" w:rsidRDefault="00433491" w:rsidP="00433491">
      <w:pPr>
        <w:rPr>
          <w:lang w:eastAsia="zh-CN"/>
        </w:rPr>
      </w:pPr>
    </w:p>
    <w:p w14:paraId="08DD35A3" w14:textId="77777777" w:rsidR="00433491" w:rsidRPr="00F511A5" w:rsidRDefault="00433491" w:rsidP="00433491">
      <w:pPr>
        <w:pStyle w:val="H6"/>
      </w:pPr>
      <w:r w:rsidRPr="00F511A5">
        <w:t>Preamble:</w:t>
      </w:r>
    </w:p>
    <w:p w14:paraId="295F6B6F" w14:textId="77777777" w:rsidR="00433491" w:rsidRPr="00F511A5" w:rsidRDefault="00433491" w:rsidP="00433491">
      <w:pPr>
        <w:pStyle w:val="B10"/>
        <w:rPr>
          <w:lang w:eastAsia="zh-CN"/>
        </w:rPr>
      </w:pPr>
      <w:r w:rsidRPr="00F511A5">
        <w:t>-</w:t>
      </w:r>
      <w:r w:rsidRPr="00F511A5">
        <w:tab/>
        <w:t>The UE is in state 4-A as defined in TS 38.508-1 [4], subclause 4.4A</w:t>
      </w:r>
      <w:r w:rsidRPr="00F511A5">
        <w:rPr>
          <w:lang w:eastAsia="zh-CN"/>
        </w:rPr>
        <w:t>,</w:t>
      </w:r>
      <w:r w:rsidRPr="00F511A5">
        <w:t xml:space="preserve"> using generic procedure parameter </w:t>
      </w:r>
      <w:proofErr w:type="spellStart"/>
      <w:r w:rsidRPr="00F511A5">
        <w:t>Sidelink</w:t>
      </w:r>
      <w:proofErr w:type="spellEnd"/>
      <w:r w:rsidRPr="00F511A5">
        <w:t xml:space="preserve"> (On), Cast Type (Unicast), GNSS Sync (On)</w:t>
      </w:r>
      <w:r w:rsidRPr="00F511A5">
        <w:rPr>
          <w:lang w:eastAsia="zh-CN"/>
        </w:rPr>
        <w:t xml:space="preserve"> using UE initiated unicast mode NR </w:t>
      </w:r>
      <w:proofErr w:type="spellStart"/>
      <w:r w:rsidRPr="00F511A5">
        <w:rPr>
          <w:lang w:eastAsia="zh-CN"/>
        </w:rPr>
        <w:t>sidelink</w:t>
      </w:r>
      <w:proofErr w:type="spellEnd"/>
      <w:r w:rsidRPr="00F511A5">
        <w:rPr>
          <w:lang w:eastAsia="zh-CN"/>
        </w:rPr>
        <w:t xml:space="preserve"> communication procedure in subclause 4.9.22</w:t>
      </w:r>
      <w:r w:rsidRPr="00F511A5">
        <w:t>.</w:t>
      </w:r>
    </w:p>
    <w:p w14:paraId="4CA94429" w14:textId="77777777" w:rsidR="00433491" w:rsidRDefault="00433491" w:rsidP="00433491">
      <w:pPr>
        <w:pStyle w:val="H6"/>
        <w:rPr>
          <w:ins w:id="103" w:author="Huawei" w:date="2023-02-14T18:10:00Z"/>
        </w:rPr>
      </w:pPr>
      <w:r w:rsidRPr="00F511A5">
        <w:rPr>
          <w:lang w:eastAsia="zh-CN"/>
        </w:rPr>
        <w:lastRenderedPageBreak/>
        <w:t>12.1.5.2.3.2</w:t>
      </w:r>
      <w:r w:rsidRPr="00F511A5">
        <w:tab/>
        <w:t>Test procedure sequence</w:t>
      </w:r>
    </w:p>
    <w:p w14:paraId="14A8B3A3" w14:textId="77777777" w:rsidR="00433491" w:rsidRPr="00C16685" w:rsidRDefault="00433491" w:rsidP="00433491">
      <w:pPr>
        <w:rPr>
          <w:ins w:id="104" w:author="Huawei" w:date="2023-02-14T18:10:00Z"/>
        </w:rPr>
      </w:pPr>
      <w:ins w:id="105" w:author="Huawei" w:date="2023-02-14T18:10:00Z">
        <w:r w:rsidRPr="00F511A5">
          <w:t xml:space="preserve">Table </w:t>
        </w:r>
        <w:r w:rsidRPr="00F511A5">
          <w:rPr>
            <w:lang w:eastAsia="zh-CN"/>
          </w:rPr>
          <w:t>12.1.3.2.3.2-</w:t>
        </w:r>
        <w:r>
          <w:rPr>
            <w:lang w:eastAsia="zh-CN"/>
          </w:rPr>
          <w:t>0</w:t>
        </w:r>
        <w:r w:rsidRPr="00F511A5">
          <w:rPr>
            <w:lang w:eastAsia="zh-CN"/>
          </w:rPr>
          <w:t xml:space="preserve"> </w:t>
        </w:r>
        <w:r w:rsidRPr="00F511A5">
          <w:t>illustrates the downlink power levels and other, if any, changing parameters to be applied for the NR-SS-UE at various time instants of the test execution. Row marked "T0" denotes the initial conditions after preamble. The exact instants on which these values shall be applied are described elsewhere in the present clause.</w:t>
        </w:r>
      </w:ins>
    </w:p>
    <w:p w14:paraId="2700266B" w14:textId="77777777" w:rsidR="00433491" w:rsidRPr="00D70946" w:rsidRDefault="00433491" w:rsidP="00433491">
      <w:pPr>
        <w:pStyle w:val="TH"/>
        <w:rPr>
          <w:ins w:id="106" w:author="Huawei" w:date="2023-02-14T18:10:00Z"/>
        </w:rPr>
      </w:pPr>
      <w:ins w:id="107" w:author="Huawei" w:date="2023-02-14T18:10:00Z">
        <w:r w:rsidRPr="00D70946">
          <w:t xml:space="preserve">Table </w:t>
        </w:r>
        <w:r w:rsidRPr="00D70946">
          <w:rPr>
            <w:lang w:eastAsia="zh-CN"/>
          </w:rPr>
          <w:t>12.1.5.2.3.</w:t>
        </w:r>
        <w:r w:rsidRPr="00D70946">
          <w:t>2-</w:t>
        </w:r>
        <w:r>
          <w:t>0</w:t>
        </w:r>
        <w:r w:rsidRPr="00D70946">
          <w:t xml:space="preserve">: </w:t>
        </w:r>
        <w:r w:rsidRPr="00F511A5">
          <w:t xml:space="preserve">Time instances of simulated </w:t>
        </w:r>
        <w:r w:rsidRPr="00F511A5">
          <w:rPr>
            <w:lang w:eastAsia="zh-CN"/>
          </w:rPr>
          <w:t>NR-</w:t>
        </w:r>
        <w:r w:rsidRPr="00F511A5">
          <w:t>SS-UE power level</w:t>
        </w:r>
      </w:ins>
    </w:p>
    <w:p w14:paraId="4BCEA52C" w14:textId="77777777" w:rsidR="00433491" w:rsidRDefault="00433491" w:rsidP="00433491">
      <w:pPr>
        <w:rPr>
          <w:ins w:id="108" w:author="Huawei" w:date="2023-02-14T18:10:00Z"/>
          <w:rFonts w:eastAsia="Yu Mincho"/>
        </w:rPr>
      </w:pP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2579"/>
        <w:gridCol w:w="1134"/>
        <w:gridCol w:w="1276"/>
        <w:gridCol w:w="2681"/>
      </w:tblGrid>
      <w:tr w:rsidR="00433491" w:rsidRPr="00F511A5" w14:paraId="521B0A87" w14:textId="77777777" w:rsidTr="00191392">
        <w:trPr>
          <w:trHeight w:val="148"/>
          <w:jc w:val="center"/>
          <w:ins w:id="109" w:author="Huawei" w:date="2023-02-14T18:10:00Z"/>
        </w:trPr>
        <w:tc>
          <w:tcPr>
            <w:tcW w:w="535" w:type="dxa"/>
            <w:tcBorders>
              <w:top w:val="single" w:sz="4" w:space="0" w:color="auto"/>
              <w:left w:val="single" w:sz="4" w:space="0" w:color="auto"/>
              <w:bottom w:val="single" w:sz="4" w:space="0" w:color="auto"/>
              <w:right w:val="single" w:sz="4" w:space="0" w:color="auto"/>
            </w:tcBorders>
          </w:tcPr>
          <w:p w14:paraId="51A35BB4" w14:textId="77777777" w:rsidR="00433491" w:rsidRPr="00F511A5" w:rsidRDefault="00433491" w:rsidP="00191392">
            <w:pPr>
              <w:rPr>
                <w:ins w:id="110" w:author="Huawei" w:date="2023-02-14T18:10:00Z"/>
                <w:lang w:eastAsia="sv-SE"/>
              </w:rPr>
            </w:pPr>
          </w:p>
        </w:tc>
        <w:tc>
          <w:tcPr>
            <w:tcW w:w="2579" w:type="dxa"/>
            <w:tcBorders>
              <w:top w:val="single" w:sz="4" w:space="0" w:color="auto"/>
              <w:left w:val="single" w:sz="4" w:space="0" w:color="auto"/>
              <w:bottom w:val="single" w:sz="4" w:space="0" w:color="auto"/>
              <w:right w:val="single" w:sz="4" w:space="0" w:color="auto"/>
            </w:tcBorders>
            <w:hideMark/>
          </w:tcPr>
          <w:p w14:paraId="0301F69D" w14:textId="77777777" w:rsidR="00433491" w:rsidRPr="00F511A5" w:rsidRDefault="00433491" w:rsidP="00191392">
            <w:pPr>
              <w:pStyle w:val="TAH"/>
              <w:rPr>
                <w:ins w:id="111" w:author="Huawei" w:date="2023-02-14T18:10:00Z"/>
                <w:lang w:eastAsia="zh-CN"/>
              </w:rPr>
            </w:pPr>
            <w:ins w:id="112" w:author="Huawei" w:date="2023-02-14T18:10:00Z">
              <w:r w:rsidRPr="00F511A5">
                <w:rPr>
                  <w:lang w:eastAsia="zh-CN"/>
                </w:rPr>
                <w:t>Parameter</w:t>
              </w:r>
            </w:ins>
          </w:p>
        </w:tc>
        <w:tc>
          <w:tcPr>
            <w:tcW w:w="1134" w:type="dxa"/>
            <w:tcBorders>
              <w:top w:val="single" w:sz="4" w:space="0" w:color="auto"/>
              <w:left w:val="single" w:sz="4" w:space="0" w:color="auto"/>
              <w:bottom w:val="single" w:sz="4" w:space="0" w:color="auto"/>
              <w:right w:val="single" w:sz="4" w:space="0" w:color="auto"/>
            </w:tcBorders>
            <w:hideMark/>
          </w:tcPr>
          <w:p w14:paraId="7D5E9FED" w14:textId="77777777" w:rsidR="00433491" w:rsidRPr="00F511A5" w:rsidRDefault="00433491" w:rsidP="00191392">
            <w:pPr>
              <w:pStyle w:val="TAH"/>
              <w:rPr>
                <w:ins w:id="113" w:author="Huawei" w:date="2023-02-14T18:10:00Z"/>
                <w:lang w:eastAsia="zh-CN"/>
              </w:rPr>
            </w:pPr>
            <w:ins w:id="114" w:author="Huawei" w:date="2023-02-14T18:10:00Z">
              <w:r w:rsidRPr="00F511A5">
                <w:rPr>
                  <w:lang w:eastAsia="zh-CN"/>
                </w:rPr>
                <w:t>Unit</w:t>
              </w:r>
            </w:ins>
          </w:p>
        </w:tc>
        <w:tc>
          <w:tcPr>
            <w:tcW w:w="1276" w:type="dxa"/>
            <w:tcBorders>
              <w:top w:val="single" w:sz="4" w:space="0" w:color="auto"/>
              <w:left w:val="single" w:sz="4" w:space="0" w:color="auto"/>
              <w:bottom w:val="single" w:sz="4" w:space="0" w:color="auto"/>
              <w:right w:val="single" w:sz="4" w:space="0" w:color="auto"/>
            </w:tcBorders>
            <w:hideMark/>
          </w:tcPr>
          <w:p w14:paraId="322A3E76" w14:textId="77777777" w:rsidR="00433491" w:rsidRPr="00F511A5" w:rsidRDefault="00433491" w:rsidP="00191392">
            <w:pPr>
              <w:pStyle w:val="TAH"/>
              <w:rPr>
                <w:ins w:id="115" w:author="Huawei" w:date="2023-02-14T18:10:00Z"/>
                <w:lang w:eastAsia="zh-CN"/>
              </w:rPr>
            </w:pPr>
            <w:ins w:id="116" w:author="Huawei" w:date="2023-02-14T18:10:00Z">
              <w:r w:rsidRPr="00F511A5">
                <w:rPr>
                  <w:lang w:eastAsia="zh-CN"/>
                </w:rPr>
                <w:t>NR-SS-UE1</w:t>
              </w:r>
            </w:ins>
          </w:p>
        </w:tc>
        <w:tc>
          <w:tcPr>
            <w:tcW w:w="2681" w:type="dxa"/>
            <w:tcBorders>
              <w:top w:val="single" w:sz="4" w:space="0" w:color="auto"/>
              <w:left w:val="single" w:sz="4" w:space="0" w:color="auto"/>
              <w:bottom w:val="single" w:sz="4" w:space="0" w:color="auto"/>
              <w:right w:val="single" w:sz="4" w:space="0" w:color="auto"/>
            </w:tcBorders>
            <w:hideMark/>
          </w:tcPr>
          <w:p w14:paraId="19AB0CE9" w14:textId="77777777" w:rsidR="00433491" w:rsidRPr="00F511A5" w:rsidRDefault="00433491" w:rsidP="00191392">
            <w:pPr>
              <w:pStyle w:val="TAH"/>
              <w:rPr>
                <w:ins w:id="117" w:author="Huawei" w:date="2023-02-14T18:10:00Z"/>
                <w:lang w:eastAsia="zh-CN"/>
              </w:rPr>
            </w:pPr>
            <w:ins w:id="118" w:author="Huawei" w:date="2023-02-14T18:10:00Z">
              <w:r w:rsidRPr="00F511A5">
                <w:rPr>
                  <w:lang w:eastAsia="zh-CN"/>
                </w:rPr>
                <w:t>Comment</w:t>
              </w:r>
            </w:ins>
          </w:p>
        </w:tc>
      </w:tr>
      <w:tr w:rsidR="00433491" w:rsidRPr="00F511A5" w14:paraId="0C8FC6D8" w14:textId="77777777" w:rsidTr="00191392">
        <w:trPr>
          <w:jc w:val="center"/>
          <w:ins w:id="119" w:author="Huawei" w:date="2023-02-14T18:10:00Z"/>
        </w:trPr>
        <w:tc>
          <w:tcPr>
            <w:tcW w:w="535" w:type="dxa"/>
            <w:vMerge w:val="restart"/>
            <w:tcBorders>
              <w:top w:val="single" w:sz="4" w:space="0" w:color="auto"/>
              <w:left w:val="single" w:sz="4" w:space="0" w:color="auto"/>
              <w:right w:val="single" w:sz="4" w:space="0" w:color="auto"/>
            </w:tcBorders>
            <w:vAlign w:val="center"/>
            <w:hideMark/>
          </w:tcPr>
          <w:p w14:paraId="726FCC9C" w14:textId="77777777" w:rsidR="00433491" w:rsidRPr="00F511A5" w:rsidRDefault="00433491" w:rsidP="00191392">
            <w:pPr>
              <w:pStyle w:val="TAL"/>
              <w:rPr>
                <w:ins w:id="120" w:author="Huawei" w:date="2023-02-14T18:10:00Z"/>
                <w:lang w:eastAsia="zh-CN"/>
              </w:rPr>
            </w:pPr>
            <w:ins w:id="121" w:author="Huawei" w:date="2023-02-14T18:10:00Z">
              <w:r w:rsidRPr="00F511A5">
                <w:rPr>
                  <w:lang w:eastAsia="zh-CN"/>
                </w:rPr>
                <w:t>T0</w:t>
              </w:r>
            </w:ins>
          </w:p>
        </w:tc>
        <w:tc>
          <w:tcPr>
            <w:tcW w:w="2579" w:type="dxa"/>
            <w:tcBorders>
              <w:top w:val="single" w:sz="4" w:space="0" w:color="auto"/>
              <w:left w:val="single" w:sz="4" w:space="0" w:color="auto"/>
              <w:bottom w:val="single" w:sz="4" w:space="0" w:color="auto"/>
              <w:right w:val="single" w:sz="4" w:space="0" w:color="auto"/>
            </w:tcBorders>
            <w:vAlign w:val="center"/>
            <w:hideMark/>
          </w:tcPr>
          <w:p w14:paraId="46096845" w14:textId="77777777" w:rsidR="00433491" w:rsidRPr="00F511A5" w:rsidRDefault="00433491" w:rsidP="00191392">
            <w:pPr>
              <w:pStyle w:val="TAL"/>
              <w:rPr>
                <w:ins w:id="122" w:author="Huawei" w:date="2023-02-14T18:10:00Z"/>
                <w:lang w:eastAsia="zh-CN"/>
              </w:rPr>
            </w:pPr>
            <w:ins w:id="123" w:author="Huawei" w:date="2023-02-14T18:10:00Z">
              <w:r w:rsidRPr="00EA4F49">
                <w:t>Reference NR-SS-UE power</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1F1F29C" w14:textId="77777777" w:rsidR="00433491" w:rsidRPr="00F511A5" w:rsidRDefault="00433491" w:rsidP="00191392">
            <w:pPr>
              <w:pStyle w:val="TAL"/>
              <w:rPr>
                <w:ins w:id="124" w:author="Huawei" w:date="2023-02-14T18:10:00Z"/>
                <w:lang w:eastAsia="zh-CN"/>
              </w:rPr>
            </w:pPr>
            <w:ins w:id="125" w:author="Huawei" w:date="2023-02-14T18:10:00Z">
              <w:r w:rsidRPr="00F511A5">
                <w:rPr>
                  <w:lang w:eastAsia="zh-CN"/>
                </w:rPr>
                <w:t>dBm/</w:t>
              </w:r>
              <w:proofErr w:type="spellStart"/>
              <w:r w:rsidRPr="00F511A5">
                <w:rPr>
                  <w:lang w:eastAsia="zh-CN"/>
                </w:rPr>
                <w:t>SCS</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9F538D0" w14:textId="77777777" w:rsidR="00433491" w:rsidRPr="00856B8B" w:rsidRDefault="00433491" w:rsidP="00191392">
            <w:pPr>
              <w:pStyle w:val="TAL"/>
              <w:rPr>
                <w:ins w:id="126" w:author="Huawei" w:date="2023-02-14T18:10:00Z"/>
                <w:rFonts w:eastAsiaTheme="minorEastAsia"/>
                <w:lang w:eastAsia="zh-CN"/>
              </w:rPr>
            </w:pPr>
            <w:ins w:id="127" w:author="Huawei" w:date="2023-02-14T18:10:00Z">
              <w:r>
                <w:rPr>
                  <w:rFonts w:eastAsiaTheme="minorEastAsia" w:hint="eastAsia"/>
                  <w:lang w:eastAsia="zh-CN"/>
                </w:rPr>
                <w:t>-</w:t>
              </w:r>
              <w:r>
                <w:rPr>
                  <w:rFonts w:eastAsiaTheme="minorEastAsia"/>
                  <w:lang w:eastAsia="zh-CN"/>
                </w:rPr>
                <w:t>85</w:t>
              </w:r>
            </w:ins>
          </w:p>
        </w:tc>
        <w:tc>
          <w:tcPr>
            <w:tcW w:w="2681" w:type="dxa"/>
            <w:vMerge w:val="restart"/>
            <w:tcBorders>
              <w:top w:val="single" w:sz="4" w:space="0" w:color="auto"/>
              <w:left w:val="single" w:sz="4" w:space="0" w:color="auto"/>
              <w:right w:val="single" w:sz="4" w:space="0" w:color="auto"/>
            </w:tcBorders>
            <w:vAlign w:val="center"/>
            <w:hideMark/>
          </w:tcPr>
          <w:p w14:paraId="7F91845C" w14:textId="77777777" w:rsidR="00433491" w:rsidRPr="00F511A5" w:rsidRDefault="00433491" w:rsidP="00191392">
            <w:pPr>
              <w:pStyle w:val="TAL"/>
              <w:rPr>
                <w:ins w:id="128" w:author="Huawei" w:date="2023-02-14T18:10:00Z"/>
                <w:lang w:eastAsia="zh-CN"/>
              </w:rPr>
            </w:pPr>
            <w:ins w:id="129" w:author="Huawei" w:date="2023-02-14T18:10:00Z">
              <w:r>
                <w:rPr>
                  <w:lang w:eastAsia="zh-CN"/>
                </w:rPr>
                <w:t>SL CSI-RS is not transmitted until SCI format 2-A is transmitted.</w:t>
              </w:r>
            </w:ins>
          </w:p>
        </w:tc>
      </w:tr>
      <w:tr w:rsidR="00433491" w:rsidRPr="00F511A5" w14:paraId="26446244" w14:textId="77777777" w:rsidTr="00191392">
        <w:trPr>
          <w:jc w:val="center"/>
          <w:ins w:id="130" w:author="Huawei" w:date="2023-02-14T18:10:00Z"/>
        </w:trPr>
        <w:tc>
          <w:tcPr>
            <w:tcW w:w="535" w:type="dxa"/>
            <w:vMerge/>
            <w:tcBorders>
              <w:left w:val="single" w:sz="4" w:space="0" w:color="auto"/>
              <w:bottom w:val="single" w:sz="4" w:space="0" w:color="auto"/>
              <w:right w:val="single" w:sz="4" w:space="0" w:color="auto"/>
            </w:tcBorders>
            <w:vAlign w:val="center"/>
          </w:tcPr>
          <w:p w14:paraId="02CC050B" w14:textId="77777777" w:rsidR="00433491" w:rsidRPr="00F511A5" w:rsidRDefault="00433491" w:rsidP="00191392">
            <w:pPr>
              <w:pStyle w:val="TAL"/>
              <w:rPr>
                <w:ins w:id="131" w:author="Huawei" w:date="2023-02-14T18:10:00Z"/>
                <w:lang w:eastAsia="zh-CN"/>
              </w:rPr>
            </w:pPr>
          </w:p>
        </w:tc>
        <w:tc>
          <w:tcPr>
            <w:tcW w:w="2579" w:type="dxa"/>
            <w:tcBorders>
              <w:top w:val="single" w:sz="4" w:space="0" w:color="auto"/>
              <w:left w:val="single" w:sz="4" w:space="0" w:color="auto"/>
              <w:bottom w:val="single" w:sz="4" w:space="0" w:color="auto"/>
              <w:right w:val="single" w:sz="4" w:space="0" w:color="auto"/>
            </w:tcBorders>
            <w:vAlign w:val="center"/>
          </w:tcPr>
          <w:p w14:paraId="67EA2FCA" w14:textId="77777777" w:rsidR="00433491" w:rsidRPr="00F511A5" w:rsidRDefault="00433491" w:rsidP="00191392">
            <w:pPr>
              <w:pStyle w:val="TAL"/>
              <w:rPr>
                <w:ins w:id="132" w:author="Huawei" w:date="2023-02-14T18:10:00Z"/>
                <w:lang w:eastAsia="zh-CN"/>
              </w:rPr>
            </w:pPr>
            <w:proofErr w:type="spellStart"/>
            <w:ins w:id="133" w:author="Huawei" w:date="2023-02-14T18:10:00Z">
              <w:r w:rsidRPr="00EA4F49">
                <w:t>EPRE</w:t>
              </w:r>
              <w:proofErr w:type="spellEnd"/>
              <w:r w:rsidRPr="00EA4F49">
                <w:t xml:space="preserve"> ratio of SL CSI-RS to Reference NR-SS-UE power</w:t>
              </w:r>
            </w:ins>
          </w:p>
        </w:tc>
        <w:tc>
          <w:tcPr>
            <w:tcW w:w="1134" w:type="dxa"/>
            <w:tcBorders>
              <w:top w:val="single" w:sz="4" w:space="0" w:color="auto"/>
              <w:left w:val="single" w:sz="4" w:space="0" w:color="auto"/>
              <w:bottom w:val="single" w:sz="4" w:space="0" w:color="auto"/>
              <w:right w:val="single" w:sz="4" w:space="0" w:color="auto"/>
            </w:tcBorders>
            <w:vAlign w:val="center"/>
          </w:tcPr>
          <w:p w14:paraId="1E384C74" w14:textId="77777777" w:rsidR="00433491" w:rsidRPr="00856B8B" w:rsidRDefault="00433491" w:rsidP="00191392">
            <w:pPr>
              <w:pStyle w:val="TAL"/>
              <w:rPr>
                <w:ins w:id="134" w:author="Huawei" w:date="2023-02-14T18:10:00Z"/>
                <w:rFonts w:eastAsiaTheme="minorEastAsia"/>
                <w:lang w:eastAsia="zh-CN"/>
              </w:rPr>
            </w:pPr>
            <w:ins w:id="135" w:author="Huawei" w:date="2023-02-14T18:10:00Z">
              <w:r>
                <w:rPr>
                  <w:rFonts w:eastAsiaTheme="minorEastAsia" w:hint="eastAsia"/>
                  <w:lang w:eastAsia="zh-CN"/>
                </w:rPr>
                <w:t>d</w:t>
              </w:r>
              <w:r>
                <w:rPr>
                  <w:rFonts w:eastAsiaTheme="minorEastAsia"/>
                  <w:lang w:eastAsia="zh-CN"/>
                </w:rPr>
                <w:t>B</w:t>
              </w:r>
            </w:ins>
          </w:p>
        </w:tc>
        <w:tc>
          <w:tcPr>
            <w:tcW w:w="1276" w:type="dxa"/>
            <w:tcBorders>
              <w:top w:val="single" w:sz="4" w:space="0" w:color="auto"/>
              <w:left w:val="single" w:sz="4" w:space="0" w:color="auto"/>
              <w:bottom w:val="single" w:sz="4" w:space="0" w:color="auto"/>
              <w:right w:val="single" w:sz="4" w:space="0" w:color="auto"/>
            </w:tcBorders>
            <w:vAlign w:val="center"/>
          </w:tcPr>
          <w:p w14:paraId="70D9B01D" w14:textId="77777777" w:rsidR="00433491" w:rsidRPr="00856B8B" w:rsidRDefault="00433491" w:rsidP="00191392">
            <w:pPr>
              <w:pStyle w:val="TAL"/>
              <w:rPr>
                <w:ins w:id="136" w:author="Huawei" w:date="2023-02-14T18:10:00Z"/>
                <w:rFonts w:eastAsiaTheme="minorEastAsia"/>
                <w:lang w:eastAsia="zh-CN"/>
              </w:rPr>
            </w:pPr>
            <w:ins w:id="137" w:author="Huawei" w:date="2023-02-14T18:10:00Z">
              <w:r>
                <w:rPr>
                  <w:rFonts w:eastAsiaTheme="minorEastAsia" w:hint="eastAsia"/>
                  <w:lang w:eastAsia="zh-CN"/>
                </w:rPr>
                <w:t>0</w:t>
              </w:r>
            </w:ins>
          </w:p>
        </w:tc>
        <w:tc>
          <w:tcPr>
            <w:tcW w:w="2681" w:type="dxa"/>
            <w:vMerge/>
            <w:tcBorders>
              <w:left w:val="single" w:sz="4" w:space="0" w:color="auto"/>
              <w:bottom w:val="single" w:sz="4" w:space="0" w:color="auto"/>
              <w:right w:val="single" w:sz="4" w:space="0" w:color="auto"/>
            </w:tcBorders>
            <w:vAlign w:val="center"/>
          </w:tcPr>
          <w:p w14:paraId="6A464EA8" w14:textId="77777777" w:rsidR="00433491" w:rsidRPr="00F511A5" w:rsidRDefault="00433491" w:rsidP="00191392">
            <w:pPr>
              <w:pStyle w:val="TAL"/>
              <w:rPr>
                <w:ins w:id="138" w:author="Huawei" w:date="2023-02-14T18:10:00Z"/>
                <w:lang w:eastAsia="zh-CN"/>
              </w:rPr>
            </w:pPr>
          </w:p>
        </w:tc>
      </w:tr>
    </w:tbl>
    <w:p w14:paraId="287A9F60" w14:textId="77777777" w:rsidR="00433491" w:rsidRPr="00433491" w:rsidRDefault="00433491">
      <w:pPr>
        <w:rPr>
          <w:rPrChange w:id="139" w:author="Huawei" w:date="2023-02-14T18:10:00Z">
            <w:rPr>
              <w:lang w:eastAsia="zh-CN"/>
            </w:rPr>
          </w:rPrChange>
        </w:rPr>
        <w:pPrChange w:id="140" w:author="Huawei" w:date="2023-02-14T18:10:00Z">
          <w:pPr>
            <w:pStyle w:val="H6"/>
          </w:pPr>
        </w:pPrChange>
      </w:pPr>
    </w:p>
    <w:p w14:paraId="0340E318" w14:textId="77777777" w:rsidR="00433491" w:rsidRPr="00F511A5" w:rsidRDefault="00433491" w:rsidP="00433491">
      <w:pPr>
        <w:pStyle w:val="TH"/>
      </w:pPr>
      <w:r w:rsidRPr="00F511A5">
        <w:t xml:space="preserve">Table </w:t>
      </w:r>
      <w:r w:rsidRPr="00F511A5">
        <w:rPr>
          <w:lang w:eastAsia="zh-CN"/>
        </w:rPr>
        <w:t>12.1.5.2.3.</w:t>
      </w:r>
      <w:r w:rsidRPr="00F511A5">
        <w:t>2-1: Main behaviour</w:t>
      </w:r>
    </w:p>
    <w:tbl>
      <w:tblPr>
        <w:tblW w:w="9600" w:type="dxa"/>
        <w:tblLayout w:type="fixed"/>
        <w:tblLook w:val="04A0" w:firstRow="1" w:lastRow="0" w:firstColumn="1" w:lastColumn="0" w:noHBand="0" w:noVBand="1"/>
      </w:tblPr>
      <w:tblGrid>
        <w:gridCol w:w="533"/>
        <w:gridCol w:w="4107"/>
        <w:gridCol w:w="568"/>
        <w:gridCol w:w="2975"/>
        <w:gridCol w:w="567"/>
        <w:gridCol w:w="850"/>
      </w:tblGrid>
      <w:tr w:rsidR="00433491" w:rsidRPr="00F511A5" w14:paraId="4691245D" w14:textId="77777777" w:rsidTr="00191392">
        <w:tc>
          <w:tcPr>
            <w:tcW w:w="534" w:type="dxa"/>
            <w:tcBorders>
              <w:top w:val="single" w:sz="4" w:space="0" w:color="auto"/>
              <w:left w:val="single" w:sz="4" w:space="0" w:color="auto"/>
              <w:bottom w:val="nil"/>
              <w:right w:val="single" w:sz="4" w:space="0" w:color="auto"/>
            </w:tcBorders>
            <w:hideMark/>
          </w:tcPr>
          <w:p w14:paraId="6B54D28D" w14:textId="77777777" w:rsidR="00433491" w:rsidRPr="00F511A5" w:rsidRDefault="00433491" w:rsidP="00191392">
            <w:pPr>
              <w:pStyle w:val="TAH"/>
              <w:rPr>
                <w:lang w:eastAsia="zh-CN"/>
              </w:rPr>
            </w:pPr>
            <w:r w:rsidRPr="00F511A5">
              <w:rPr>
                <w:lang w:eastAsia="zh-CN"/>
              </w:rPr>
              <w:t>St</w:t>
            </w:r>
          </w:p>
        </w:tc>
        <w:tc>
          <w:tcPr>
            <w:tcW w:w="4110" w:type="dxa"/>
            <w:tcBorders>
              <w:top w:val="single" w:sz="4" w:space="0" w:color="auto"/>
              <w:left w:val="single" w:sz="4" w:space="0" w:color="auto"/>
              <w:bottom w:val="nil"/>
              <w:right w:val="single" w:sz="4" w:space="0" w:color="auto"/>
            </w:tcBorders>
            <w:hideMark/>
          </w:tcPr>
          <w:p w14:paraId="301E6C54" w14:textId="77777777" w:rsidR="00433491" w:rsidRPr="00F511A5" w:rsidRDefault="00433491" w:rsidP="00191392">
            <w:pPr>
              <w:pStyle w:val="TAH"/>
              <w:rPr>
                <w:lang w:eastAsia="zh-CN"/>
              </w:rPr>
            </w:pPr>
            <w:r w:rsidRPr="00F511A5">
              <w:rPr>
                <w:lang w:eastAsia="zh-CN"/>
              </w:rPr>
              <w:t>Procedure</w:t>
            </w:r>
          </w:p>
        </w:tc>
        <w:tc>
          <w:tcPr>
            <w:tcW w:w="3545" w:type="dxa"/>
            <w:gridSpan w:val="2"/>
            <w:tcBorders>
              <w:top w:val="single" w:sz="4" w:space="0" w:color="auto"/>
              <w:left w:val="single" w:sz="4" w:space="0" w:color="auto"/>
              <w:bottom w:val="nil"/>
              <w:right w:val="single" w:sz="4" w:space="0" w:color="auto"/>
            </w:tcBorders>
            <w:hideMark/>
          </w:tcPr>
          <w:p w14:paraId="1A2E9BB9" w14:textId="77777777" w:rsidR="00433491" w:rsidRPr="00F511A5" w:rsidRDefault="00433491" w:rsidP="00191392">
            <w:pPr>
              <w:pStyle w:val="TAH"/>
              <w:rPr>
                <w:lang w:eastAsia="zh-CN"/>
              </w:rPr>
            </w:pPr>
            <w:r w:rsidRPr="00F511A5">
              <w:rPr>
                <w:lang w:eastAsia="zh-CN"/>
              </w:rPr>
              <w:t>Message Sequence</w:t>
            </w:r>
          </w:p>
        </w:tc>
        <w:tc>
          <w:tcPr>
            <w:tcW w:w="567" w:type="dxa"/>
            <w:tcBorders>
              <w:top w:val="single" w:sz="4" w:space="0" w:color="auto"/>
              <w:left w:val="single" w:sz="4" w:space="0" w:color="auto"/>
              <w:bottom w:val="nil"/>
              <w:right w:val="single" w:sz="4" w:space="0" w:color="auto"/>
            </w:tcBorders>
            <w:hideMark/>
          </w:tcPr>
          <w:p w14:paraId="0918CD72" w14:textId="77777777" w:rsidR="00433491" w:rsidRPr="00F511A5" w:rsidRDefault="00433491" w:rsidP="00191392">
            <w:pPr>
              <w:pStyle w:val="TAH"/>
              <w:rPr>
                <w:lang w:eastAsia="zh-CN"/>
              </w:rPr>
            </w:pPr>
            <w:r w:rsidRPr="00F511A5">
              <w:rPr>
                <w:lang w:eastAsia="zh-CN"/>
              </w:rPr>
              <w:t>TP</w:t>
            </w:r>
          </w:p>
        </w:tc>
        <w:tc>
          <w:tcPr>
            <w:tcW w:w="850" w:type="dxa"/>
            <w:tcBorders>
              <w:top w:val="single" w:sz="4" w:space="0" w:color="auto"/>
              <w:left w:val="single" w:sz="4" w:space="0" w:color="auto"/>
              <w:bottom w:val="nil"/>
              <w:right w:val="single" w:sz="4" w:space="0" w:color="auto"/>
            </w:tcBorders>
            <w:hideMark/>
          </w:tcPr>
          <w:p w14:paraId="178E3B99" w14:textId="77777777" w:rsidR="00433491" w:rsidRPr="00F511A5" w:rsidRDefault="00433491" w:rsidP="00191392">
            <w:pPr>
              <w:pStyle w:val="TAH"/>
              <w:rPr>
                <w:lang w:eastAsia="zh-CN"/>
              </w:rPr>
            </w:pPr>
            <w:r w:rsidRPr="00F511A5">
              <w:rPr>
                <w:lang w:eastAsia="zh-CN"/>
              </w:rPr>
              <w:t>Verdict</w:t>
            </w:r>
          </w:p>
        </w:tc>
      </w:tr>
      <w:tr w:rsidR="00433491" w:rsidRPr="00F511A5" w14:paraId="28700195" w14:textId="77777777" w:rsidTr="00191392">
        <w:tc>
          <w:tcPr>
            <w:tcW w:w="534" w:type="dxa"/>
            <w:tcBorders>
              <w:top w:val="nil"/>
              <w:left w:val="single" w:sz="4" w:space="0" w:color="auto"/>
              <w:bottom w:val="single" w:sz="4" w:space="0" w:color="auto"/>
              <w:right w:val="single" w:sz="4" w:space="0" w:color="auto"/>
            </w:tcBorders>
          </w:tcPr>
          <w:p w14:paraId="492CDE13" w14:textId="77777777" w:rsidR="00433491" w:rsidRPr="00F511A5" w:rsidRDefault="00433491" w:rsidP="00191392">
            <w:pPr>
              <w:pStyle w:val="TAH"/>
              <w:rPr>
                <w:lang w:eastAsia="zh-CN"/>
              </w:rPr>
            </w:pPr>
          </w:p>
        </w:tc>
        <w:tc>
          <w:tcPr>
            <w:tcW w:w="4110" w:type="dxa"/>
            <w:tcBorders>
              <w:top w:val="nil"/>
              <w:left w:val="single" w:sz="4" w:space="0" w:color="auto"/>
              <w:bottom w:val="single" w:sz="4" w:space="0" w:color="auto"/>
              <w:right w:val="single" w:sz="4" w:space="0" w:color="auto"/>
            </w:tcBorders>
          </w:tcPr>
          <w:p w14:paraId="59505405" w14:textId="77777777" w:rsidR="00433491" w:rsidRPr="00F511A5" w:rsidRDefault="00433491" w:rsidP="00191392">
            <w:pPr>
              <w:pStyle w:val="TAH"/>
              <w:rPr>
                <w:lang w:eastAsia="zh-CN"/>
              </w:rPr>
            </w:pPr>
          </w:p>
        </w:tc>
        <w:tc>
          <w:tcPr>
            <w:tcW w:w="568" w:type="dxa"/>
            <w:tcBorders>
              <w:top w:val="single" w:sz="4" w:space="0" w:color="auto"/>
              <w:left w:val="single" w:sz="4" w:space="0" w:color="auto"/>
              <w:bottom w:val="single" w:sz="4" w:space="0" w:color="auto"/>
              <w:right w:val="single" w:sz="4" w:space="0" w:color="auto"/>
            </w:tcBorders>
            <w:hideMark/>
          </w:tcPr>
          <w:p w14:paraId="79B42AD7" w14:textId="77777777" w:rsidR="00433491" w:rsidRPr="00F511A5" w:rsidRDefault="00433491" w:rsidP="00191392">
            <w:pPr>
              <w:pStyle w:val="TAH"/>
              <w:rPr>
                <w:lang w:eastAsia="zh-CN"/>
              </w:rPr>
            </w:pPr>
            <w:r w:rsidRPr="00F511A5">
              <w:rPr>
                <w:lang w:eastAsia="zh-CN"/>
              </w:rPr>
              <w:t>U - S</w:t>
            </w:r>
          </w:p>
        </w:tc>
        <w:tc>
          <w:tcPr>
            <w:tcW w:w="2977" w:type="dxa"/>
            <w:tcBorders>
              <w:top w:val="single" w:sz="4" w:space="0" w:color="auto"/>
              <w:left w:val="single" w:sz="4" w:space="0" w:color="auto"/>
              <w:bottom w:val="single" w:sz="4" w:space="0" w:color="auto"/>
              <w:right w:val="single" w:sz="4" w:space="0" w:color="auto"/>
            </w:tcBorders>
            <w:hideMark/>
          </w:tcPr>
          <w:p w14:paraId="0FDC70F2" w14:textId="77777777" w:rsidR="00433491" w:rsidRPr="00F511A5" w:rsidRDefault="00433491" w:rsidP="00191392">
            <w:pPr>
              <w:pStyle w:val="TAH"/>
              <w:rPr>
                <w:lang w:eastAsia="zh-CN"/>
              </w:rPr>
            </w:pPr>
            <w:r w:rsidRPr="00F511A5">
              <w:rPr>
                <w:lang w:eastAsia="zh-CN"/>
              </w:rPr>
              <w:t>Message</w:t>
            </w:r>
          </w:p>
        </w:tc>
        <w:tc>
          <w:tcPr>
            <w:tcW w:w="567" w:type="dxa"/>
            <w:tcBorders>
              <w:top w:val="nil"/>
              <w:left w:val="single" w:sz="4" w:space="0" w:color="auto"/>
              <w:bottom w:val="single" w:sz="4" w:space="0" w:color="auto"/>
              <w:right w:val="single" w:sz="4" w:space="0" w:color="auto"/>
            </w:tcBorders>
          </w:tcPr>
          <w:p w14:paraId="16E5AAB1" w14:textId="77777777" w:rsidR="00433491" w:rsidRPr="00F511A5" w:rsidRDefault="00433491" w:rsidP="00191392">
            <w:pPr>
              <w:pStyle w:val="TAH"/>
              <w:rPr>
                <w:lang w:eastAsia="zh-CN"/>
              </w:rPr>
            </w:pPr>
          </w:p>
        </w:tc>
        <w:tc>
          <w:tcPr>
            <w:tcW w:w="850" w:type="dxa"/>
            <w:tcBorders>
              <w:top w:val="nil"/>
              <w:left w:val="single" w:sz="4" w:space="0" w:color="auto"/>
              <w:bottom w:val="single" w:sz="4" w:space="0" w:color="auto"/>
              <w:right w:val="single" w:sz="4" w:space="0" w:color="auto"/>
            </w:tcBorders>
          </w:tcPr>
          <w:p w14:paraId="03D1F350" w14:textId="77777777" w:rsidR="00433491" w:rsidRPr="00F511A5" w:rsidRDefault="00433491" w:rsidP="00191392">
            <w:pPr>
              <w:pStyle w:val="TAH"/>
              <w:rPr>
                <w:lang w:eastAsia="zh-CN"/>
              </w:rPr>
            </w:pPr>
          </w:p>
        </w:tc>
      </w:tr>
      <w:tr w:rsidR="00433491" w:rsidRPr="00F511A5" w14:paraId="68586CCA" w14:textId="77777777" w:rsidTr="00191392">
        <w:tc>
          <w:tcPr>
            <w:tcW w:w="534" w:type="dxa"/>
            <w:tcBorders>
              <w:top w:val="single" w:sz="4" w:space="0" w:color="auto"/>
              <w:left w:val="single" w:sz="4" w:space="0" w:color="auto"/>
              <w:bottom w:val="single" w:sz="6" w:space="0" w:color="auto"/>
              <w:right w:val="single" w:sz="6" w:space="0" w:color="auto"/>
            </w:tcBorders>
            <w:hideMark/>
          </w:tcPr>
          <w:p w14:paraId="6BF96979" w14:textId="77777777" w:rsidR="00433491" w:rsidRPr="00F511A5" w:rsidRDefault="00433491" w:rsidP="00191392">
            <w:pPr>
              <w:pStyle w:val="TAC"/>
              <w:rPr>
                <w:lang w:eastAsia="zh-CN"/>
              </w:rPr>
            </w:pPr>
            <w:r w:rsidRPr="00F511A5">
              <w:rPr>
                <w:lang w:eastAsia="zh-CN"/>
              </w:rPr>
              <w:t>1</w:t>
            </w:r>
          </w:p>
        </w:tc>
        <w:tc>
          <w:tcPr>
            <w:tcW w:w="4110" w:type="dxa"/>
            <w:tcBorders>
              <w:top w:val="single" w:sz="4" w:space="0" w:color="auto"/>
              <w:left w:val="single" w:sz="6" w:space="0" w:color="auto"/>
              <w:bottom w:val="single" w:sz="6" w:space="0" w:color="auto"/>
              <w:right w:val="single" w:sz="6" w:space="0" w:color="auto"/>
            </w:tcBorders>
            <w:hideMark/>
          </w:tcPr>
          <w:p w14:paraId="5A503793" w14:textId="77777777" w:rsidR="00433491" w:rsidRPr="00F511A5" w:rsidRDefault="00433491" w:rsidP="00191392">
            <w:pPr>
              <w:pStyle w:val="TAL"/>
              <w:rPr>
                <w:lang w:eastAsia="zh-CN"/>
              </w:rPr>
            </w:pPr>
            <w:r w:rsidRPr="00F511A5">
              <w:rPr>
                <w:lang w:eastAsia="zh-CN"/>
              </w:rPr>
              <w:t xml:space="preserve">NR-SS-UE1 sends an </w:t>
            </w:r>
            <w:proofErr w:type="spellStart"/>
            <w:r w:rsidRPr="00F511A5">
              <w:rPr>
                <w:i/>
                <w:lang w:eastAsia="zh-CN"/>
              </w:rPr>
              <w:t>RRCReconfigurationSidelink</w:t>
            </w:r>
            <w:proofErr w:type="spellEnd"/>
            <w:r w:rsidRPr="00F511A5">
              <w:rPr>
                <w:lang w:eastAsia="zh-CN"/>
              </w:rPr>
              <w:t xml:space="preserve"> message including </w:t>
            </w:r>
            <w:proofErr w:type="spellStart"/>
            <w:r w:rsidRPr="00F511A5">
              <w:rPr>
                <w:lang w:eastAsia="zh-CN"/>
              </w:rPr>
              <w:t>sl</w:t>
            </w:r>
            <w:proofErr w:type="spellEnd"/>
            <w:r w:rsidRPr="00F511A5">
              <w:rPr>
                <w:lang w:eastAsia="zh-CN"/>
              </w:rPr>
              <w:t>-CSI-RS-Config</w:t>
            </w:r>
            <w:del w:id="141" w:author="Huawei" w:date="2023-02-14T18:11:00Z">
              <w:r w:rsidRPr="00F511A5" w:rsidDel="00433491">
                <w:rPr>
                  <w:lang w:eastAsia="zh-CN"/>
                </w:rPr>
                <w:delText xml:space="preserve"> and starts to transmit SL CSI-RS</w:delText>
              </w:r>
            </w:del>
            <w:r w:rsidRPr="00F511A5">
              <w:rPr>
                <w:lang w:eastAsia="zh-CN"/>
              </w:rPr>
              <w:t>.</w:t>
            </w:r>
          </w:p>
        </w:tc>
        <w:tc>
          <w:tcPr>
            <w:tcW w:w="568" w:type="dxa"/>
            <w:tcBorders>
              <w:top w:val="single" w:sz="4" w:space="0" w:color="auto"/>
              <w:left w:val="single" w:sz="6" w:space="0" w:color="auto"/>
              <w:bottom w:val="single" w:sz="6" w:space="0" w:color="auto"/>
              <w:right w:val="single" w:sz="6" w:space="0" w:color="auto"/>
            </w:tcBorders>
            <w:hideMark/>
          </w:tcPr>
          <w:p w14:paraId="5270DC8A" w14:textId="77777777" w:rsidR="00433491" w:rsidRPr="00F511A5" w:rsidRDefault="00433491" w:rsidP="00191392">
            <w:pPr>
              <w:pStyle w:val="TAL"/>
              <w:rPr>
                <w:lang w:eastAsia="zh-CN"/>
              </w:rPr>
            </w:pPr>
            <w:r w:rsidRPr="00F511A5">
              <w:rPr>
                <w:lang w:eastAsia="zh-CN"/>
              </w:rPr>
              <w:t>&lt;--</w:t>
            </w:r>
          </w:p>
        </w:tc>
        <w:tc>
          <w:tcPr>
            <w:tcW w:w="2977" w:type="dxa"/>
            <w:tcBorders>
              <w:top w:val="single" w:sz="4" w:space="0" w:color="auto"/>
              <w:left w:val="single" w:sz="6" w:space="0" w:color="auto"/>
              <w:bottom w:val="single" w:sz="6" w:space="0" w:color="auto"/>
              <w:right w:val="single" w:sz="6" w:space="0" w:color="auto"/>
            </w:tcBorders>
            <w:hideMark/>
          </w:tcPr>
          <w:p w14:paraId="4EC987AD" w14:textId="77777777" w:rsidR="00433491" w:rsidRPr="00F511A5" w:rsidRDefault="00433491" w:rsidP="00191392">
            <w:pPr>
              <w:pStyle w:val="TAL"/>
              <w:rPr>
                <w:lang w:eastAsia="zh-CN"/>
              </w:rPr>
            </w:pPr>
            <w:r w:rsidRPr="00F511A5">
              <w:rPr>
                <w:lang w:eastAsia="zh-CN"/>
              </w:rPr>
              <w:t xml:space="preserve">PC5 </w:t>
            </w:r>
            <w:proofErr w:type="spellStart"/>
            <w:r w:rsidRPr="00F511A5">
              <w:rPr>
                <w:lang w:eastAsia="zh-CN"/>
              </w:rPr>
              <w:t>RRC</w:t>
            </w:r>
            <w:proofErr w:type="spellEnd"/>
            <w:r w:rsidRPr="00F511A5">
              <w:rPr>
                <w:lang w:eastAsia="zh-CN"/>
              </w:rPr>
              <w:t xml:space="preserve">: </w:t>
            </w:r>
            <w:proofErr w:type="spellStart"/>
            <w:r w:rsidRPr="00F511A5">
              <w:rPr>
                <w:lang w:eastAsia="zh-CN"/>
              </w:rPr>
              <w:t>RRCReconfigurationSidelink</w:t>
            </w:r>
            <w:proofErr w:type="spellEnd"/>
          </w:p>
        </w:tc>
        <w:tc>
          <w:tcPr>
            <w:tcW w:w="567" w:type="dxa"/>
            <w:tcBorders>
              <w:top w:val="single" w:sz="4" w:space="0" w:color="auto"/>
              <w:left w:val="single" w:sz="6" w:space="0" w:color="auto"/>
              <w:bottom w:val="single" w:sz="6" w:space="0" w:color="auto"/>
              <w:right w:val="single" w:sz="6" w:space="0" w:color="auto"/>
            </w:tcBorders>
          </w:tcPr>
          <w:p w14:paraId="2466E71E" w14:textId="77777777" w:rsidR="00433491" w:rsidRPr="00F511A5" w:rsidRDefault="00433491" w:rsidP="00191392">
            <w:pPr>
              <w:pStyle w:val="TAL"/>
              <w:rPr>
                <w:lang w:eastAsia="zh-CN"/>
              </w:rPr>
            </w:pPr>
            <w:r w:rsidRPr="00F511A5">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1ABD39A0" w14:textId="77777777" w:rsidR="00433491" w:rsidRPr="00F511A5" w:rsidRDefault="00433491" w:rsidP="00191392">
            <w:pPr>
              <w:pStyle w:val="TAL"/>
              <w:rPr>
                <w:lang w:eastAsia="zh-CN"/>
              </w:rPr>
            </w:pPr>
            <w:r w:rsidRPr="00F511A5">
              <w:rPr>
                <w:lang w:eastAsia="zh-CN"/>
              </w:rPr>
              <w:t>-</w:t>
            </w:r>
          </w:p>
        </w:tc>
      </w:tr>
      <w:tr w:rsidR="00433491" w:rsidRPr="00F511A5" w14:paraId="06F76767" w14:textId="77777777" w:rsidTr="00191392">
        <w:tc>
          <w:tcPr>
            <w:tcW w:w="534" w:type="dxa"/>
            <w:tcBorders>
              <w:top w:val="single" w:sz="4" w:space="0" w:color="auto"/>
              <w:left w:val="single" w:sz="4" w:space="0" w:color="auto"/>
              <w:bottom w:val="single" w:sz="6" w:space="0" w:color="auto"/>
              <w:right w:val="single" w:sz="6" w:space="0" w:color="auto"/>
            </w:tcBorders>
            <w:hideMark/>
          </w:tcPr>
          <w:p w14:paraId="23526E08" w14:textId="77777777" w:rsidR="00433491" w:rsidRPr="00F511A5" w:rsidRDefault="00433491" w:rsidP="00191392">
            <w:pPr>
              <w:pStyle w:val="TAC"/>
              <w:rPr>
                <w:lang w:eastAsia="zh-CN"/>
              </w:rPr>
            </w:pPr>
            <w:r w:rsidRPr="00F511A5">
              <w:rPr>
                <w:lang w:eastAsia="zh-CN"/>
              </w:rPr>
              <w:t>2</w:t>
            </w:r>
          </w:p>
        </w:tc>
        <w:tc>
          <w:tcPr>
            <w:tcW w:w="4110" w:type="dxa"/>
            <w:tcBorders>
              <w:top w:val="single" w:sz="4" w:space="0" w:color="auto"/>
              <w:left w:val="single" w:sz="6" w:space="0" w:color="auto"/>
              <w:bottom w:val="single" w:sz="6" w:space="0" w:color="auto"/>
              <w:right w:val="single" w:sz="6" w:space="0" w:color="auto"/>
            </w:tcBorders>
            <w:hideMark/>
          </w:tcPr>
          <w:p w14:paraId="2C53EAEB" w14:textId="77777777" w:rsidR="00433491" w:rsidRPr="00F511A5" w:rsidRDefault="00433491" w:rsidP="00191392">
            <w:pPr>
              <w:pStyle w:val="TAL"/>
              <w:rPr>
                <w:lang w:eastAsia="zh-CN"/>
              </w:rPr>
            </w:pPr>
            <w:r w:rsidRPr="00F511A5">
              <w:rPr>
                <w:lang w:eastAsia="zh-CN"/>
              </w:rPr>
              <w:t xml:space="preserve">UE sends a </w:t>
            </w:r>
            <w:proofErr w:type="spellStart"/>
            <w:r w:rsidRPr="00F511A5">
              <w:rPr>
                <w:lang w:eastAsia="zh-CN"/>
              </w:rPr>
              <w:t>RRCReconfigurationCompleteSidelink</w:t>
            </w:r>
            <w:proofErr w:type="spellEnd"/>
            <w:r w:rsidRPr="00F511A5">
              <w:rPr>
                <w:lang w:eastAsia="zh-CN"/>
              </w:rPr>
              <w:t xml:space="preserve"> message</w:t>
            </w:r>
          </w:p>
        </w:tc>
        <w:tc>
          <w:tcPr>
            <w:tcW w:w="568" w:type="dxa"/>
            <w:tcBorders>
              <w:top w:val="single" w:sz="4" w:space="0" w:color="auto"/>
              <w:left w:val="single" w:sz="6" w:space="0" w:color="auto"/>
              <w:bottom w:val="single" w:sz="6" w:space="0" w:color="auto"/>
              <w:right w:val="single" w:sz="6" w:space="0" w:color="auto"/>
            </w:tcBorders>
            <w:hideMark/>
          </w:tcPr>
          <w:p w14:paraId="2A681430" w14:textId="77777777" w:rsidR="00433491" w:rsidRPr="00F511A5" w:rsidRDefault="00433491" w:rsidP="00191392">
            <w:pPr>
              <w:pStyle w:val="TAL"/>
              <w:rPr>
                <w:lang w:eastAsia="zh-CN"/>
              </w:rPr>
            </w:pPr>
            <w:r w:rsidRPr="00F511A5">
              <w:rPr>
                <w:rFonts w:eastAsia="等线"/>
                <w:lang w:eastAsia="zh-CN"/>
              </w:rPr>
              <w:t>--&gt;</w:t>
            </w:r>
          </w:p>
        </w:tc>
        <w:tc>
          <w:tcPr>
            <w:tcW w:w="2977" w:type="dxa"/>
            <w:tcBorders>
              <w:top w:val="single" w:sz="4" w:space="0" w:color="auto"/>
              <w:left w:val="single" w:sz="6" w:space="0" w:color="auto"/>
              <w:bottom w:val="single" w:sz="6" w:space="0" w:color="auto"/>
              <w:right w:val="single" w:sz="6" w:space="0" w:color="auto"/>
            </w:tcBorders>
            <w:hideMark/>
          </w:tcPr>
          <w:p w14:paraId="75DB2E9B" w14:textId="77777777" w:rsidR="00433491" w:rsidRPr="00F511A5" w:rsidRDefault="00433491" w:rsidP="00191392">
            <w:pPr>
              <w:pStyle w:val="TAL"/>
              <w:rPr>
                <w:lang w:eastAsia="zh-CN"/>
              </w:rPr>
            </w:pPr>
            <w:r w:rsidRPr="00F511A5">
              <w:rPr>
                <w:iCs/>
                <w:lang w:eastAsia="zh-CN"/>
              </w:rPr>
              <w:t xml:space="preserve">PC5 </w:t>
            </w:r>
            <w:proofErr w:type="spellStart"/>
            <w:r w:rsidRPr="00F511A5">
              <w:rPr>
                <w:iCs/>
                <w:lang w:eastAsia="zh-CN"/>
              </w:rPr>
              <w:t>RRC</w:t>
            </w:r>
            <w:proofErr w:type="spellEnd"/>
            <w:r w:rsidRPr="00F511A5">
              <w:rPr>
                <w:iCs/>
                <w:lang w:eastAsia="zh-CN"/>
              </w:rPr>
              <w:t xml:space="preserve">: </w:t>
            </w:r>
            <w:proofErr w:type="spellStart"/>
            <w:r w:rsidRPr="00F511A5">
              <w:rPr>
                <w:lang w:eastAsia="zh-CN"/>
              </w:rPr>
              <w:t>RRCReconfigurationCompleteSidelink</w:t>
            </w:r>
            <w:proofErr w:type="spellEnd"/>
          </w:p>
        </w:tc>
        <w:tc>
          <w:tcPr>
            <w:tcW w:w="567" w:type="dxa"/>
            <w:tcBorders>
              <w:top w:val="single" w:sz="4" w:space="0" w:color="auto"/>
              <w:left w:val="single" w:sz="6" w:space="0" w:color="auto"/>
              <w:bottom w:val="single" w:sz="6" w:space="0" w:color="auto"/>
              <w:right w:val="single" w:sz="6" w:space="0" w:color="auto"/>
            </w:tcBorders>
          </w:tcPr>
          <w:p w14:paraId="7497E0D9" w14:textId="77777777" w:rsidR="00433491" w:rsidRPr="00F511A5" w:rsidRDefault="00433491" w:rsidP="00191392">
            <w:pPr>
              <w:pStyle w:val="TAL"/>
              <w:rPr>
                <w:lang w:eastAsia="zh-CN"/>
              </w:rPr>
            </w:pPr>
            <w:r w:rsidRPr="00F511A5">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0199DE72" w14:textId="77777777" w:rsidR="00433491" w:rsidRPr="00F511A5" w:rsidRDefault="00433491" w:rsidP="00191392">
            <w:pPr>
              <w:pStyle w:val="TAL"/>
              <w:rPr>
                <w:lang w:eastAsia="zh-CN"/>
              </w:rPr>
            </w:pPr>
            <w:r w:rsidRPr="00F511A5">
              <w:rPr>
                <w:lang w:eastAsia="zh-CN"/>
              </w:rPr>
              <w:t>-</w:t>
            </w:r>
          </w:p>
        </w:tc>
      </w:tr>
      <w:tr w:rsidR="00433491" w:rsidRPr="00F511A5" w14:paraId="57F69FB2" w14:textId="77777777" w:rsidTr="00191392">
        <w:tc>
          <w:tcPr>
            <w:tcW w:w="534" w:type="dxa"/>
            <w:tcBorders>
              <w:top w:val="single" w:sz="4" w:space="0" w:color="auto"/>
              <w:left w:val="single" w:sz="4" w:space="0" w:color="auto"/>
              <w:bottom w:val="single" w:sz="6" w:space="0" w:color="auto"/>
              <w:right w:val="single" w:sz="6" w:space="0" w:color="auto"/>
            </w:tcBorders>
            <w:hideMark/>
          </w:tcPr>
          <w:p w14:paraId="5C467F6F" w14:textId="77777777" w:rsidR="00433491" w:rsidRPr="00F511A5" w:rsidRDefault="00433491" w:rsidP="00191392">
            <w:pPr>
              <w:pStyle w:val="TAC"/>
              <w:rPr>
                <w:lang w:eastAsia="zh-CN"/>
              </w:rPr>
            </w:pPr>
            <w:r w:rsidRPr="00F511A5">
              <w:rPr>
                <w:lang w:eastAsia="zh-CN"/>
              </w:rPr>
              <w:t>3</w:t>
            </w:r>
          </w:p>
        </w:tc>
        <w:tc>
          <w:tcPr>
            <w:tcW w:w="4110" w:type="dxa"/>
            <w:tcBorders>
              <w:top w:val="single" w:sz="4" w:space="0" w:color="auto"/>
              <w:left w:val="single" w:sz="6" w:space="0" w:color="auto"/>
              <w:bottom w:val="single" w:sz="6" w:space="0" w:color="auto"/>
              <w:right w:val="single" w:sz="6" w:space="0" w:color="auto"/>
            </w:tcBorders>
            <w:hideMark/>
          </w:tcPr>
          <w:p w14:paraId="1793A054" w14:textId="77777777" w:rsidR="00433491" w:rsidRPr="00F511A5" w:rsidRDefault="00433491" w:rsidP="00191392">
            <w:pPr>
              <w:pStyle w:val="TAL"/>
              <w:rPr>
                <w:lang w:eastAsia="zh-CN"/>
              </w:rPr>
            </w:pPr>
            <w:r w:rsidRPr="00F511A5">
              <w:rPr>
                <w:lang w:eastAsia="zh-CN"/>
              </w:rPr>
              <w:t>NR-SS-UE1 sends a SCI format 2-A with CSI request = “1” to trigger SL CSI report</w:t>
            </w:r>
            <w:ins w:id="142" w:author="Huawei" w:date="2023-02-14T18:11:00Z">
              <w:r>
                <w:rPr>
                  <w:lang w:eastAsia="zh-CN"/>
                </w:rPr>
                <w:t xml:space="preserve"> and starts to transmit SL CSI-RS</w:t>
              </w:r>
            </w:ins>
            <w:r w:rsidRPr="00F511A5">
              <w:rPr>
                <w:lang w:eastAsia="zh-CN"/>
              </w:rPr>
              <w:t>.</w:t>
            </w:r>
          </w:p>
        </w:tc>
        <w:tc>
          <w:tcPr>
            <w:tcW w:w="568" w:type="dxa"/>
            <w:tcBorders>
              <w:top w:val="single" w:sz="4" w:space="0" w:color="auto"/>
              <w:left w:val="single" w:sz="6" w:space="0" w:color="auto"/>
              <w:bottom w:val="single" w:sz="6" w:space="0" w:color="auto"/>
              <w:right w:val="single" w:sz="6" w:space="0" w:color="auto"/>
            </w:tcBorders>
            <w:hideMark/>
          </w:tcPr>
          <w:p w14:paraId="157A6DF7" w14:textId="77777777" w:rsidR="00433491" w:rsidRPr="00F511A5" w:rsidRDefault="00433491" w:rsidP="00191392">
            <w:pPr>
              <w:pStyle w:val="TAL"/>
              <w:rPr>
                <w:lang w:eastAsia="zh-CN"/>
              </w:rPr>
            </w:pPr>
            <w:r w:rsidRPr="00F511A5">
              <w:rPr>
                <w:rFonts w:eastAsia="等线"/>
                <w:lang w:eastAsia="zh-CN"/>
              </w:rPr>
              <w:t>&lt;--</w:t>
            </w:r>
          </w:p>
        </w:tc>
        <w:tc>
          <w:tcPr>
            <w:tcW w:w="2977" w:type="dxa"/>
            <w:tcBorders>
              <w:top w:val="single" w:sz="4" w:space="0" w:color="auto"/>
              <w:left w:val="single" w:sz="6" w:space="0" w:color="auto"/>
              <w:bottom w:val="single" w:sz="6" w:space="0" w:color="auto"/>
              <w:right w:val="single" w:sz="6" w:space="0" w:color="auto"/>
            </w:tcBorders>
            <w:hideMark/>
          </w:tcPr>
          <w:p w14:paraId="14D96018" w14:textId="77777777" w:rsidR="00433491" w:rsidRPr="00F511A5" w:rsidRDefault="00433491" w:rsidP="00191392">
            <w:pPr>
              <w:pStyle w:val="TAL"/>
              <w:rPr>
                <w:lang w:eastAsia="zh-CN"/>
              </w:rPr>
            </w:pPr>
            <w:proofErr w:type="spellStart"/>
            <w:r w:rsidRPr="00F511A5">
              <w:rPr>
                <w:lang w:eastAsia="zh-CN"/>
              </w:rPr>
              <w:t>PSSCH</w:t>
            </w:r>
            <w:proofErr w:type="spellEnd"/>
            <w:r w:rsidRPr="00F511A5">
              <w:rPr>
                <w:lang w:eastAsia="zh-CN"/>
              </w:rPr>
              <w:t xml:space="preserve"> (SCI 2-A)</w:t>
            </w:r>
          </w:p>
        </w:tc>
        <w:tc>
          <w:tcPr>
            <w:tcW w:w="567" w:type="dxa"/>
            <w:tcBorders>
              <w:top w:val="single" w:sz="4" w:space="0" w:color="auto"/>
              <w:left w:val="single" w:sz="6" w:space="0" w:color="auto"/>
              <w:bottom w:val="single" w:sz="6" w:space="0" w:color="auto"/>
              <w:right w:val="single" w:sz="6" w:space="0" w:color="auto"/>
            </w:tcBorders>
          </w:tcPr>
          <w:p w14:paraId="72483782" w14:textId="77777777" w:rsidR="00433491" w:rsidRPr="00F511A5" w:rsidRDefault="00433491" w:rsidP="00191392">
            <w:pPr>
              <w:pStyle w:val="TAL"/>
              <w:rPr>
                <w:lang w:eastAsia="zh-CN"/>
              </w:rPr>
            </w:pPr>
            <w:r w:rsidRPr="00F511A5">
              <w:rPr>
                <w:lang w:eastAsia="zh-CN"/>
              </w:rPr>
              <w:t>-</w:t>
            </w:r>
          </w:p>
        </w:tc>
        <w:tc>
          <w:tcPr>
            <w:tcW w:w="850" w:type="dxa"/>
            <w:tcBorders>
              <w:top w:val="single" w:sz="4" w:space="0" w:color="auto"/>
              <w:left w:val="single" w:sz="6" w:space="0" w:color="auto"/>
              <w:bottom w:val="single" w:sz="6" w:space="0" w:color="auto"/>
              <w:right w:val="single" w:sz="4" w:space="0" w:color="auto"/>
            </w:tcBorders>
          </w:tcPr>
          <w:p w14:paraId="5786584E" w14:textId="77777777" w:rsidR="00433491" w:rsidRPr="00F511A5" w:rsidRDefault="00433491" w:rsidP="00191392">
            <w:pPr>
              <w:pStyle w:val="TAL"/>
              <w:rPr>
                <w:lang w:eastAsia="zh-CN"/>
              </w:rPr>
            </w:pPr>
            <w:r w:rsidRPr="00F511A5">
              <w:rPr>
                <w:lang w:eastAsia="zh-CN"/>
              </w:rPr>
              <w:t>-</w:t>
            </w:r>
          </w:p>
        </w:tc>
      </w:tr>
      <w:tr w:rsidR="00433491" w:rsidRPr="00F511A5" w14:paraId="74F4E1CC" w14:textId="77777777" w:rsidTr="00191392">
        <w:tc>
          <w:tcPr>
            <w:tcW w:w="534" w:type="dxa"/>
            <w:tcBorders>
              <w:top w:val="single" w:sz="4" w:space="0" w:color="auto"/>
              <w:left w:val="single" w:sz="4" w:space="0" w:color="auto"/>
              <w:bottom w:val="single" w:sz="6" w:space="0" w:color="auto"/>
              <w:right w:val="single" w:sz="6" w:space="0" w:color="auto"/>
            </w:tcBorders>
            <w:hideMark/>
          </w:tcPr>
          <w:p w14:paraId="2B595711" w14:textId="77777777" w:rsidR="00433491" w:rsidRPr="00F511A5" w:rsidRDefault="00433491" w:rsidP="00191392">
            <w:pPr>
              <w:pStyle w:val="TAC"/>
              <w:rPr>
                <w:lang w:eastAsia="zh-CN"/>
              </w:rPr>
            </w:pPr>
            <w:r w:rsidRPr="00F511A5">
              <w:rPr>
                <w:lang w:eastAsia="zh-CN"/>
              </w:rPr>
              <w:t>4</w:t>
            </w:r>
          </w:p>
        </w:tc>
        <w:tc>
          <w:tcPr>
            <w:tcW w:w="4110" w:type="dxa"/>
            <w:tcBorders>
              <w:top w:val="single" w:sz="4" w:space="0" w:color="auto"/>
              <w:left w:val="single" w:sz="6" w:space="0" w:color="auto"/>
              <w:bottom w:val="single" w:sz="6" w:space="0" w:color="auto"/>
              <w:right w:val="single" w:sz="6" w:space="0" w:color="auto"/>
            </w:tcBorders>
            <w:hideMark/>
          </w:tcPr>
          <w:p w14:paraId="1D6DF421" w14:textId="77777777" w:rsidR="00433491" w:rsidRPr="00F511A5" w:rsidRDefault="00433491" w:rsidP="00191392">
            <w:pPr>
              <w:pStyle w:val="TAL"/>
              <w:rPr>
                <w:lang w:eastAsia="zh-CN"/>
              </w:rPr>
            </w:pPr>
            <w:r w:rsidRPr="00F511A5">
              <w:rPr>
                <w:lang w:eastAsia="zh-CN"/>
              </w:rPr>
              <w:t>Check: Does UE send a CSI reporting MAC-CE to NR-SS-UE1</w:t>
            </w:r>
            <w:ins w:id="143" w:author="Huawei" w:date="2023-02-14T18:11:00Z">
              <w:r>
                <w:rPr>
                  <w:lang w:eastAsia="zh-CN"/>
                </w:rPr>
                <w:t xml:space="preserve"> within the latency limit indicated by </w:t>
              </w:r>
              <w:r>
                <w:t>sl-LatencyBoundCSI-Report-r16</w:t>
              </w:r>
            </w:ins>
            <w:r w:rsidRPr="00F511A5">
              <w:rPr>
                <w:lang w:eastAsia="zh-CN"/>
              </w:rPr>
              <w:t>?</w:t>
            </w:r>
          </w:p>
        </w:tc>
        <w:tc>
          <w:tcPr>
            <w:tcW w:w="568" w:type="dxa"/>
            <w:tcBorders>
              <w:top w:val="single" w:sz="4" w:space="0" w:color="auto"/>
              <w:left w:val="single" w:sz="6" w:space="0" w:color="auto"/>
              <w:bottom w:val="single" w:sz="6" w:space="0" w:color="auto"/>
              <w:right w:val="single" w:sz="6" w:space="0" w:color="auto"/>
            </w:tcBorders>
            <w:hideMark/>
          </w:tcPr>
          <w:p w14:paraId="1E3B5E5F" w14:textId="77777777" w:rsidR="00433491" w:rsidRPr="00F511A5" w:rsidRDefault="00433491" w:rsidP="00191392">
            <w:pPr>
              <w:pStyle w:val="TAL"/>
              <w:rPr>
                <w:lang w:eastAsia="zh-CN"/>
              </w:rPr>
            </w:pPr>
            <w:r w:rsidRPr="00F511A5">
              <w:rPr>
                <w:lang w:eastAsia="zh-CN"/>
              </w:rPr>
              <w:t>--&gt;</w:t>
            </w:r>
          </w:p>
        </w:tc>
        <w:tc>
          <w:tcPr>
            <w:tcW w:w="2977" w:type="dxa"/>
            <w:tcBorders>
              <w:top w:val="single" w:sz="4" w:space="0" w:color="auto"/>
              <w:left w:val="single" w:sz="6" w:space="0" w:color="auto"/>
              <w:bottom w:val="single" w:sz="6" w:space="0" w:color="auto"/>
              <w:right w:val="single" w:sz="6" w:space="0" w:color="auto"/>
            </w:tcBorders>
            <w:hideMark/>
          </w:tcPr>
          <w:p w14:paraId="66A027D1" w14:textId="77777777" w:rsidR="00433491" w:rsidRPr="00F511A5" w:rsidRDefault="00433491" w:rsidP="00191392">
            <w:pPr>
              <w:pStyle w:val="TAL"/>
              <w:rPr>
                <w:lang w:eastAsia="zh-CN"/>
              </w:rPr>
            </w:pPr>
            <w:r w:rsidRPr="00F511A5">
              <w:rPr>
                <w:lang w:eastAsia="zh-CN"/>
              </w:rPr>
              <w:t>MAC CE (</w:t>
            </w:r>
            <w:proofErr w:type="spellStart"/>
            <w:r w:rsidRPr="00F511A5">
              <w:rPr>
                <w:lang w:eastAsia="zh-CN"/>
              </w:rPr>
              <w:t>sidelink</w:t>
            </w:r>
            <w:proofErr w:type="spellEnd"/>
            <w:r w:rsidRPr="00F511A5">
              <w:rPr>
                <w:lang w:eastAsia="zh-CN"/>
              </w:rPr>
              <w:t xml:space="preserve"> CSI)</w:t>
            </w:r>
          </w:p>
        </w:tc>
        <w:tc>
          <w:tcPr>
            <w:tcW w:w="567" w:type="dxa"/>
            <w:tcBorders>
              <w:top w:val="single" w:sz="4" w:space="0" w:color="auto"/>
              <w:left w:val="single" w:sz="6" w:space="0" w:color="auto"/>
              <w:bottom w:val="single" w:sz="6" w:space="0" w:color="auto"/>
              <w:right w:val="single" w:sz="6" w:space="0" w:color="auto"/>
            </w:tcBorders>
            <w:hideMark/>
          </w:tcPr>
          <w:p w14:paraId="29247DCE" w14:textId="77777777" w:rsidR="00433491" w:rsidRPr="00F511A5" w:rsidRDefault="00433491" w:rsidP="00191392">
            <w:pPr>
              <w:pStyle w:val="TAL"/>
              <w:rPr>
                <w:lang w:eastAsia="zh-CN"/>
              </w:rPr>
            </w:pPr>
            <w:r w:rsidRPr="00F511A5">
              <w:rPr>
                <w:lang w:eastAsia="zh-CN"/>
              </w:rPr>
              <w:t>1</w:t>
            </w:r>
          </w:p>
        </w:tc>
        <w:tc>
          <w:tcPr>
            <w:tcW w:w="850" w:type="dxa"/>
            <w:tcBorders>
              <w:top w:val="single" w:sz="4" w:space="0" w:color="auto"/>
              <w:left w:val="single" w:sz="6" w:space="0" w:color="auto"/>
              <w:bottom w:val="single" w:sz="6" w:space="0" w:color="auto"/>
              <w:right w:val="single" w:sz="4" w:space="0" w:color="auto"/>
            </w:tcBorders>
            <w:hideMark/>
          </w:tcPr>
          <w:p w14:paraId="77FB0B7E" w14:textId="77777777" w:rsidR="00433491" w:rsidRPr="00F511A5" w:rsidRDefault="00433491" w:rsidP="00191392">
            <w:pPr>
              <w:pStyle w:val="TAL"/>
              <w:rPr>
                <w:lang w:eastAsia="zh-CN"/>
              </w:rPr>
            </w:pPr>
            <w:r w:rsidRPr="00F511A5">
              <w:rPr>
                <w:lang w:eastAsia="zh-CN"/>
              </w:rPr>
              <w:t>P</w:t>
            </w:r>
          </w:p>
        </w:tc>
      </w:tr>
    </w:tbl>
    <w:p w14:paraId="71874737" w14:textId="77777777" w:rsidR="00433491" w:rsidRPr="00F511A5" w:rsidRDefault="00433491" w:rsidP="00433491">
      <w:pPr>
        <w:rPr>
          <w:snapToGrid w:val="0"/>
          <w:lang w:eastAsia="zh-CN"/>
        </w:rPr>
      </w:pPr>
    </w:p>
    <w:p w14:paraId="6DC40FC6" w14:textId="77777777" w:rsidR="00433491" w:rsidRPr="00F511A5" w:rsidRDefault="00433491" w:rsidP="00433491">
      <w:pPr>
        <w:pStyle w:val="H6"/>
        <w:rPr>
          <w:lang w:eastAsia="zh-CN"/>
        </w:rPr>
      </w:pPr>
      <w:r w:rsidRPr="00F511A5">
        <w:rPr>
          <w:lang w:eastAsia="zh-CN"/>
        </w:rPr>
        <w:t>12.1.5.2.3.3</w:t>
      </w:r>
      <w:r w:rsidRPr="00F511A5">
        <w:tab/>
        <w:t>Specific message contents</w:t>
      </w:r>
    </w:p>
    <w:p w14:paraId="159E1671" w14:textId="77777777" w:rsidR="00433491" w:rsidRPr="00F511A5" w:rsidRDefault="00433491" w:rsidP="00433491">
      <w:pPr>
        <w:pStyle w:val="TH"/>
        <w:rPr>
          <w:lang w:eastAsia="zh-CN"/>
        </w:rPr>
      </w:pPr>
      <w:r w:rsidRPr="00F511A5">
        <w:t xml:space="preserve">Table </w:t>
      </w:r>
      <w:r w:rsidRPr="00F511A5">
        <w:rPr>
          <w:snapToGrid w:val="0"/>
        </w:rPr>
        <w:t>12.1.</w:t>
      </w:r>
      <w:r w:rsidRPr="00F511A5">
        <w:rPr>
          <w:snapToGrid w:val="0"/>
          <w:lang w:eastAsia="zh-CN"/>
        </w:rPr>
        <w:t>5</w:t>
      </w:r>
      <w:r w:rsidRPr="00F511A5">
        <w:rPr>
          <w:snapToGrid w:val="0"/>
        </w:rPr>
        <w:t>.</w:t>
      </w:r>
      <w:r w:rsidRPr="00F511A5">
        <w:rPr>
          <w:snapToGrid w:val="0"/>
          <w:lang w:eastAsia="zh-CN"/>
        </w:rPr>
        <w:t>2</w:t>
      </w:r>
      <w:r w:rsidRPr="00F511A5">
        <w:rPr>
          <w:snapToGrid w:val="0"/>
        </w:rPr>
        <w:t>.3.3</w:t>
      </w:r>
      <w:r w:rsidRPr="00F511A5">
        <w:t>-1: SL-</w:t>
      </w:r>
      <w:proofErr w:type="spellStart"/>
      <w:r w:rsidRPr="00F511A5">
        <w:t>PreconfigurationNR</w:t>
      </w:r>
      <w:proofErr w:type="spellEnd"/>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7"/>
        <w:gridCol w:w="2259"/>
        <w:gridCol w:w="1694"/>
        <w:gridCol w:w="1130"/>
      </w:tblGrid>
      <w:tr w:rsidR="00433491" w:rsidRPr="00F511A5" w14:paraId="786FFD1F" w14:textId="77777777" w:rsidTr="00191392">
        <w:tc>
          <w:tcPr>
            <w:tcW w:w="9603" w:type="dxa"/>
            <w:gridSpan w:val="4"/>
            <w:tcBorders>
              <w:top w:val="single" w:sz="4" w:space="0" w:color="auto"/>
              <w:left w:val="single" w:sz="4" w:space="0" w:color="auto"/>
              <w:bottom w:val="single" w:sz="4" w:space="0" w:color="auto"/>
              <w:right w:val="single" w:sz="4" w:space="0" w:color="auto"/>
            </w:tcBorders>
            <w:hideMark/>
          </w:tcPr>
          <w:p w14:paraId="6CCFBC19" w14:textId="77777777" w:rsidR="00433491" w:rsidRPr="00F511A5" w:rsidRDefault="00433491" w:rsidP="00191392">
            <w:pPr>
              <w:pStyle w:val="TAL"/>
              <w:rPr>
                <w:lang w:eastAsia="zh-CN"/>
              </w:rPr>
            </w:pPr>
            <w:r w:rsidRPr="00F511A5">
              <w:t xml:space="preserve">Derivation path: TS 38.508-1 [4], </w:t>
            </w:r>
            <w:r w:rsidRPr="00F511A5">
              <w:rPr>
                <w:lang w:eastAsia="zh-CN"/>
              </w:rPr>
              <w:t>T</w:t>
            </w:r>
            <w:r w:rsidRPr="00F511A5">
              <w:t>able 4.</w:t>
            </w:r>
            <w:r w:rsidRPr="00F511A5">
              <w:rPr>
                <w:lang w:eastAsia="zh-CN"/>
              </w:rPr>
              <w:t>10</w:t>
            </w:r>
            <w:r w:rsidRPr="00F511A5">
              <w:t>.1-</w:t>
            </w:r>
            <w:r w:rsidRPr="00F511A5">
              <w:rPr>
                <w:lang w:eastAsia="zh-CN"/>
              </w:rPr>
              <w:t>1</w:t>
            </w:r>
          </w:p>
        </w:tc>
      </w:tr>
      <w:tr w:rsidR="00433491" w:rsidRPr="00F511A5" w14:paraId="65530719" w14:textId="77777777" w:rsidTr="00191392">
        <w:tc>
          <w:tcPr>
            <w:tcW w:w="4518" w:type="dxa"/>
            <w:tcBorders>
              <w:top w:val="single" w:sz="4" w:space="0" w:color="auto"/>
              <w:left w:val="single" w:sz="4" w:space="0" w:color="auto"/>
              <w:bottom w:val="single" w:sz="4" w:space="0" w:color="auto"/>
              <w:right w:val="single" w:sz="4" w:space="0" w:color="auto"/>
            </w:tcBorders>
            <w:hideMark/>
          </w:tcPr>
          <w:p w14:paraId="7B4E79C8" w14:textId="77777777" w:rsidR="00433491" w:rsidRPr="00F511A5" w:rsidRDefault="00433491" w:rsidP="00191392">
            <w:pPr>
              <w:pStyle w:val="TAH"/>
            </w:pPr>
            <w:r w:rsidRPr="00F511A5">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0CA2E0AD" w14:textId="77777777" w:rsidR="00433491" w:rsidRPr="00F511A5" w:rsidRDefault="00433491" w:rsidP="00191392">
            <w:pPr>
              <w:pStyle w:val="TAH"/>
            </w:pPr>
            <w:r w:rsidRPr="00F511A5">
              <w:t>Value/Remark</w:t>
            </w:r>
          </w:p>
        </w:tc>
        <w:tc>
          <w:tcPr>
            <w:tcW w:w="1695" w:type="dxa"/>
            <w:tcBorders>
              <w:top w:val="single" w:sz="4" w:space="0" w:color="auto"/>
              <w:left w:val="single" w:sz="4" w:space="0" w:color="auto"/>
              <w:bottom w:val="single" w:sz="4" w:space="0" w:color="auto"/>
              <w:right w:val="single" w:sz="4" w:space="0" w:color="auto"/>
            </w:tcBorders>
            <w:hideMark/>
          </w:tcPr>
          <w:p w14:paraId="5F91F96E" w14:textId="77777777" w:rsidR="00433491" w:rsidRPr="00F511A5" w:rsidRDefault="00433491" w:rsidP="00191392">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7E1ACDB8" w14:textId="77777777" w:rsidR="00433491" w:rsidRPr="00F511A5" w:rsidRDefault="00433491" w:rsidP="00191392">
            <w:pPr>
              <w:pStyle w:val="TAH"/>
            </w:pPr>
            <w:r w:rsidRPr="00F511A5">
              <w:t>Condition</w:t>
            </w:r>
          </w:p>
        </w:tc>
      </w:tr>
      <w:tr w:rsidR="00433491" w:rsidRPr="00F511A5" w14:paraId="40856387" w14:textId="77777777" w:rsidTr="00191392">
        <w:tc>
          <w:tcPr>
            <w:tcW w:w="4518" w:type="dxa"/>
            <w:tcBorders>
              <w:top w:val="single" w:sz="4" w:space="0" w:color="auto"/>
              <w:left w:val="single" w:sz="4" w:space="0" w:color="auto"/>
              <w:bottom w:val="single" w:sz="4" w:space="0" w:color="auto"/>
              <w:right w:val="single" w:sz="4" w:space="0" w:color="auto"/>
            </w:tcBorders>
            <w:hideMark/>
          </w:tcPr>
          <w:p w14:paraId="3D4442A4" w14:textId="77777777" w:rsidR="00433491" w:rsidRPr="00F511A5" w:rsidRDefault="00433491" w:rsidP="00191392">
            <w:pPr>
              <w:pStyle w:val="TAL"/>
            </w:pPr>
            <w:r w:rsidRPr="00F511A5">
              <w:rPr>
                <w:lang w:eastAsia="zh-CN"/>
              </w:rPr>
              <w:t>SL-PreconfigurationNR-r</w:t>
            </w:r>
            <w:proofErr w:type="gramStart"/>
            <w:r w:rsidRPr="00F511A5">
              <w:rPr>
                <w:lang w:eastAsia="zh-CN"/>
              </w:rPr>
              <w:t>16 ::=</w:t>
            </w:r>
            <w:proofErr w:type="gramEnd"/>
            <w:r w:rsidRPr="00F511A5">
              <w:rPr>
                <w:lang w:eastAsia="zh-CN"/>
              </w:rPr>
              <w:t xml:space="preserve"> SEQUENCE {</w:t>
            </w:r>
          </w:p>
        </w:tc>
        <w:tc>
          <w:tcPr>
            <w:tcW w:w="2260" w:type="dxa"/>
            <w:tcBorders>
              <w:top w:val="single" w:sz="4" w:space="0" w:color="auto"/>
              <w:left w:val="single" w:sz="4" w:space="0" w:color="auto"/>
              <w:bottom w:val="single" w:sz="4" w:space="0" w:color="auto"/>
              <w:right w:val="single" w:sz="4" w:space="0" w:color="auto"/>
            </w:tcBorders>
          </w:tcPr>
          <w:p w14:paraId="7EBD7161" w14:textId="77777777" w:rsidR="00433491" w:rsidRPr="00F511A5" w:rsidRDefault="00433491" w:rsidP="00191392">
            <w:pPr>
              <w:pStyle w:val="TAL"/>
            </w:pPr>
          </w:p>
        </w:tc>
        <w:tc>
          <w:tcPr>
            <w:tcW w:w="1695" w:type="dxa"/>
            <w:tcBorders>
              <w:top w:val="single" w:sz="4" w:space="0" w:color="auto"/>
              <w:left w:val="single" w:sz="4" w:space="0" w:color="auto"/>
              <w:bottom w:val="single" w:sz="4" w:space="0" w:color="auto"/>
              <w:right w:val="single" w:sz="4" w:space="0" w:color="auto"/>
            </w:tcBorders>
          </w:tcPr>
          <w:p w14:paraId="44B39458" w14:textId="77777777" w:rsidR="00433491" w:rsidRPr="00F511A5" w:rsidRDefault="00433491" w:rsidP="00191392">
            <w:pPr>
              <w:pStyle w:val="TAL"/>
            </w:pPr>
          </w:p>
        </w:tc>
        <w:tc>
          <w:tcPr>
            <w:tcW w:w="1130" w:type="dxa"/>
            <w:tcBorders>
              <w:top w:val="single" w:sz="4" w:space="0" w:color="auto"/>
              <w:left w:val="single" w:sz="4" w:space="0" w:color="auto"/>
              <w:bottom w:val="single" w:sz="4" w:space="0" w:color="auto"/>
              <w:right w:val="single" w:sz="4" w:space="0" w:color="auto"/>
            </w:tcBorders>
          </w:tcPr>
          <w:p w14:paraId="384EC26B" w14:textId="77777777" w:rsidR="00433491" w:rsidRPr="00F511A5" w:rsidRDefault="00433491" w:rsidP="00191392">
            <w:pPr>
              <w:pStyle w:val="TAL"/>
            </w:pPr>
          </w:p>
        </w:tc>
      </w:tr>
      <w:tr w:rsidR="00433491" w:rsidRPr="00F511A5" w14:paraId="7EF639FB" w14:textId="77777777" w:rsidTr="00191392">
        <w:tc>
          <w:tcPr>
            <w:tcW w:w="4518" w:type="dxa"/>
            <w:tcBorders>
              <w:top w:val="single" w:sz="4" w:space="0" w:color="auto"/>
              <w:left w:val="single" w:sz="4" w:space="0" w:color="auto"/>
              <w:bottom w:val="single" w:sz="4" w:space="0" w:color="auto"/>
              <w:right w:val="single" w:sz="4" w:space="0" w:color="auto"/>
            </w:tcBorders>
            <w:hideMark/>
          </w:tcPr>
          <w:p w14:paraId="58481805" w14:textId="77777777" w:rsidR="00433491" w:rsidRPr="00F511A5" w:rsidRDefault="00433491" w:rsidP="00191392">
            <w:pPr>
              <w:pStyle w:val="TAL"/>
              <w:rPr>
                <w:lang w:eastAsia="zh-CN"/>
              </w:rPr>
            </w:pPr>
            <w:r w:rsidRPr="00F511A5">
              <w:rPr>
                <w:lang w:eastAsia="zh-CN"/>
              </w:rPr>
              <w:t xml:space="preserve">  sidelinkPreconfigNR-r16 SEQUENCE {</w:t>
            </w:r>
          </w:p>
        </w:tc>
        <w:tc>
          <w:tcPr>
            <w:tcW w:w="2260" w:type="dxa"/>
            <w:tcBorders>
              <w:top w:val="single" w:sz="4" w:space="0" w:color="auto"/>
              <w:left w:val="single" w:sz="4" w:space="0" w:color="auto"/>
              <w:bottom w:val="single" w:sz="4" w:space="0" w:color="auto"/>
              <w:right w:val="single" w:sz="4" w:space="0" w:color="auto"/>
            </w:tcBorders>
          </w:tcPr>
          <w:p w14:paraId="60CE59D2" w14:textId="77777777" w:rsidR="00433491" w:rsidRPr="00F511A5" w:rsidRDefault="00433491" w:rsidP="00191392">
            <w:pPr>
              <w:pStyle w:val="TAL"/>
            </w:pPr>
          </w:p>
        </w:tc>
        <w:tc>
          <w:tcPr>
            <w:tcW w:w="1695" w:type="dxa"/>
            <w:tcBorders>
              <w:top w:val="single" w:sz="4" w:space="0" w:color="auto"/>
              <w:left w:val="single" w:sz="4" w:space="0" w:color="auto"/>
              <w:bottom w:val="single" w:sz="4" w:space="0" w:color="auto"/>
              <w:right w:val="single" w:sz="4" w:space="0" w:color="auto"/>
            </w:tcBorders>
          </w:tcPr>
          <w:p w14:paraId="6758BD9B" w14:textId="77777777" w:rsidR="00433491" w:rsidRPr="00F511A5" w:rsidRDefault="00433491" w:rsidP="00191392">
            <w:pPr>
              <w:pStyle w:val="TAL"/>
            </w:pPr>
          </w:p>
        </w:tc>
        <w:tc>
          <w:tcPr>
            <w:tcW w:w="1130" w:type="dxa"/>
            <w:tcBorders>
              <w:top w:val="single" w:sz="4" w:space="0" w:color="auto"/>
              <w:left w:val="single" w:sz="4" w:space="0" w:color="auto"/>
              <w:bottom w:val="single" w:sz="4" w:space="0" w:color="auto"/>
              <w:right w:val="single" w:sz="4" w:space="0" w:color="auto"/>
            </w:tcBorders>
          </w:tcPr>
          <w:p w14:paraId="526EC7DD" w14:textId="77777777" w:rsidR="00433491" w:rsidRPr="00F511A5" w:rsidRDefault="00433491" w:rsidP="00191392">
            <w:pPr>
              <w:pStyle w:val="TAL"/>
            </w:pPr>
          </w:p>
        </w:tc>
      </w:tr>
      <w:tr w:rsidR="00433491" w:rsidRPr="00F511A5" w14:paraId="7FAD76DB" w14:textId="77777777" w:rsidTr="00191392">
        <w:tc>
          <w:tcPr>
            <w:tcW w:w="4518" w:type="dxa"/>
            <w:tcBorders>
              <w:top w:val="single" w:sz="4" w:space="0" w:color="auto"/>
              <w:left w:val="single" w:sz="4" w:space="0" w:color="auto"/>
              <w:bottom w:val="single" w:sz="4" w:space="0" w:color="auto"/>
              <w:right w:val="single" w:sz="4" w:space="0" w:color="auto"/>
            </w:tcBorders>
            <w:hideMark/>
          </w:tcPr>
          <w:p w14:paraId="471B4413" w14:textId="77777777" w:rsidR="00433491" w:rsidRPr="00F511A5" w:rsidRDefault="00433491" w:rsidP="00191392">
            <w:pPr>
              <w:pStyle w:val="TAL"/>
              <w:rPr>
                <w:lang w:eastAsia="zh-CN"/>
              </w:rPr>
            </w:pPr>
            <w:r w:rsidRPr="00F511A5">
              <w:rPr>
                <w:lang w:eastAsia="zh-CN"/>
              </w:rPr>
              <w:t xml:space="preserve">    sl-CSI-Acquisition-r16</w:t>
            </w:r>
          </w:p>
        </w:tc>
        <w:tc>
          <w:tcPr>
            <w:tcW w:w="2260" w:type="dxa"/>
            <w:tcBorders>
              <w:top w:val="single" w:sz="4" w:space="0" w:color="auto"/>
              <w:left w:val="single" w:sz="4" w:space="0" w:color="auto"/>
              <w:bottom w:val="single" w:sz="4" w:space="0" w:color="auto"/>
              <w:right w:val="single" w:sz="4" w:space="0" w:color="auto"/>
            </w:tcBorders>
            <w:hideMark/>
          </w:tcPr>
          <w:p w14:paraId="7C0F6A56" w14:textId="77777777" w:rsidR="00433491" w:rsidRPr="00F511A5" w:rsidRDefault="00433491" w:rsidP="00191392">
            <w:pPr>
              <w:pStyle w:val="TAL"/>
            </w:pPr>
            <w:r w:rsidRPr="00F511A5">
              <w:t>enabled</w:t>
            </w:r>
          </w:p>
        </w:tc>
        <w:tc>
          <w:tcPr>
            <w:tcW w:w="1695" w:type="dxa"/>
            <w:tcBorders>
              <w:top w:val="single" w:sz="4" w:space="0" w:color="auto"/>
              <w:left w:val="single" w:sz="4" w:space="0" w:color="auto"/>
              <w:bottom w:val="single" w:sz="4" w:space="0" w:color="auto"/>
              <w:right w:val="single" w:sz="4" w:space="0" w:color="auto"/>
            </w:tcBorders>
          </w:tcPr>
          <w:p w14:paraId="766F527C" w14:textId="77777777" w:rsidR="00433491" w:rsidRPr="00F511A5" w:rsidRDefault="00433491" w:rsidP="00191392">
            <w:pPr>
              <w:pStyle w:val="TAL"/>
            </w:pPr>
          </w:p>
        </w:tc>
        <w:tc>
          <w:tcPr>
            <w:tcW w:w="1130" w:type="dxa"/>
            <w:tcBorders>
              <w:top w:val="single" w:sz="4" w:space="0" w:color="auto"/>
              <w:left w:val="single" w:sz="4" w:space="0" w:color="auto"/>
              <w:bottom w:val="single" w:sz="4" w:space="0" w:color="auto"/>
              <w:right w:val="single" w:sz="4" w:space="0" w:color="auto"/>
            </w:tcBorders>
          </w:tcPr>
          <w:p w14:paraId="27BC58F5" w14:textId="77777777" w:rsidR="00433491" w:rsidRPr="00F511A5" w:rsidRDefault="00433491" w:rsidP="00191392">
            <w:pPr>
              <w:pStyle w:val="TAL"/>
            </w:pPr>
          </w:p>
        </w:tc>
      </w:tr>
      <w:tr w:rsidR="00433491" w:rsidRPr="00F511A5" w14:paraId="030C2BD6" w14:textId="77777777" w:rsidTr="00191392">
        <w:tc>
          <w:tcPr>
            <w:tcW w:w="4518" w:type="dxa"/>
            <w:tcBorders>
              <w:top w:val="single" w:sz="4" w:space="0" w:color="auto"/>
              <w:left w:val="single" w:sz="4" w:space="0" w:color="auto"/>
              <w:bottom w:val="single" w:sz="4" w:space="0" w:color="auto"/>
              <w:right w:val="single" w:sz="4" w:space="0" w:color="auto"/>
            </w:tcBorders>
            <w:hideMark/>
          </w:tcPr>
          <w:p w14:paraId="3CB5B72E" w14:textId="77777777" w:rsidR="00433491" w:rsidRPr="00F511A5" w:rsidRDefault="00433491" w:rsidP="00191392">
            <w:pPr>
              <w:pStyle w:val="TAL"/>
            </w:pPr>
            <w:r w:rsidRPr="00F511A5">
              <w:rPr>
                <w:lang w:eastAsia="zh-CN"/>
              </w:rPr>
              <w:t xml:space="preserve">  </w:t>
            </w:r>
            <w:r w:rsidRPr="00F511A5">
              <w:rPr>
                <w:snapToGrid w:val="0"/>
                <w:lang w:eastAsia="zh-CN"/>
              </w:rPr>
              <w:t>}</w:t>
            </w:r>
          </w:p>
        </w:tc>
        <w:tc>
          <w:tcPr>
            <w:tcW w:w="2260" w:type="dxa"/>
            <w:tcBorders>
              <w:top w:val="single" w:sz="4" w:space="0" w:color="auto"/>
              <w:left w:val="single" w:sz="4" w:space="0" w:color="auto"/>
              <w:bottom w:val="single" w:sz="4" w:space="0" w:color="auto"/>
              <w:right w:val="single" w:sz="4" w:space="0" w:color="auto"/>
            </w:tcBorders>
          </w:tcPr>
          <w:p w14:paraId="224130DC" w14:textId="77777777" w:rsidR="00433491" w:rsidRPr="00F511A5" w:rsidRDefault="00433491" w:rsidP="00191392">
            <w:pPr>
              <w:pStyle w:val="TAL"/>
            </w:pPr>
          </w:p>
        </w:tc>
        <w:tc>
          <w:tcPr>
            <w:tcW w:w="1695" w:type="dxa"/>
            <w:tcBorders>
              <w:top w:val="single" w:sz="4" w:space="0" w:color="auto"/>
              <w:left w:val="single" w:sz="4" w:space="0" w:color="auto"/>
              <w:bottom w:val="single" w:sz="4" w:space="0" w:color="auto"/>
              <w:right w:val="single" w:sz="4" w:space="0" w:color="auto"/>
            </w:tcBorders>
          </w:tcPr>
          <w:p w14:paraId="39FC36E6" w14:textId="77777777" w:rsidR="00433491" w:rsidRPr="00F511A5" w:rsidRDefault="00433491" w:rsidP="00191392">
            <w:pPr>
              <w:pStyle w:val="TAL"/>
            </w:pPr>
          </w:p>
        </w:tc>
        <w:tc>
          <w:tcPr>
            <w:tcW w:w="1130" w:type="dxa"/>
            <w:tcBorders>
              <w:top w:val="single" w:sz="4" w:space="0" w:color="auto"/>
              <w:left w:val="single" w:sz="4" w:space="0" w:color="auto"/>
              <w:bottom w:val="single" w:sz="4" w:space="0" w:color="auto"/>
              <w:right w:val="single" w:sz="4" w:space="0" w:color="auto"/>
            </w:tcBorders>
          </w:tcPr>
          <w:p w14:paraId="1BD2DA44" w14:textId="77777777" w:rsidR="00433491" w:rsidRPr="00F511A5" w:rsidRDefault="00433491" w:rsidP="00191392">
            <w:pPr>
              <w:pStyle w:val="TAL"/>
            </w:pPr>
          </w:p>
        </w:tc>
      </w:tr>
      <w:tr w:rsidR="00433491" w:rsidRPr="00F511A5" w14:paraId="3D3458C5" w14:textId="77777777" w:rsidTr="00191392">
        <w:tc>
          <w:tcPr>
            <w:tcW w:w="4518" w:type="dxa"/>
            <w:tcBorders>
              <w:top w:val="single" w:sz="4" w:space="0" w:color="auto"/>
              <w:left w:val="single" w:sz="4" w:space="0" w:color="auto"/>
              <w:bottom w:val="single" w:sz="4" w:space="0" w:color="auto"/>
              <w:right w:val="single" w:sz="4" w:space="0" w:color="auto"/>
            </w:tcBorders>
            <w:hideMark/>
          </w:tcPr>
          <w:p w14:paraId="04FA6F03" w14:textId="77777777" w:rsidR="00433491" w:rsidRPr="00F511A5" w:rsidRDefault="00433491" w:rsidP="00191392">
            <w:pPr>
              <w:pStyle w:val="TAL"/>
            </w:pPr>
            <w:r w:rsidRPr="00F511A5">
              <w:rPr>
                <w:snapToGrid w:val="0"/>
                <w:lang w:eastAsia="zh-CN"/>
              </w:rPr>
              <w:t>}</w:t>
            </w:r>
          </w:p>
        </w:tc>
        <w:tc>
          <w:tcPr>
            <w:tcW w:w="2260" w:type="dxa"/>
            <w:tcBorders>
              <w:top w:val="single" w:sz="4" w:space="0" w:color="auto"/>
              <w:left w:val="single" w:sz="4" w:space="0" w:color="auto"/>
              <w:bottom w:val="single" w:sz="4" w:space="0" w:color="auto"/>
              <w:right w:val="single" w:sz="4" w:space="0" w:color="auto"/>
            </w:tcBorders>
          </w:tcPr>
          <w:p w14:paraId="16817766" w14:textId="77777777" w:rsidR="00433491" w:rsidRPr="00F511A5" w:rsidRDefault="00433491" w:rsidP="00191392">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7FCE3C17" w14:textId="77777777" w:rsidR="00433491" w:rsidRPr="00F511A5" w:rsidRDefault="00433491" w:rsidP="00191392">
            <w:pPr>
              <w:pStyle w:val="TAL"/>
            </w:pPr>
          </w:p>
        </w:tc>
        <w:tc>
          <w:tcPr>
            <w:tcW w:w="1130" w:type="dxa"/>
            <w:tcBorders>
              <w:top w:val="single" w:sz="4" w:space="0" w:color="auto"/>
              <w:left w:val="single" w:sz="4" w:space="0" w:color="auto"/>
              <w:bottom w:val="single" w:sz="4" w:space="0" w:color="auto"/>
              <w:right w:val="single" w:sz="4" w:space="0" w:color="auto"/>
            </w:tcBorders>
          </w:tcPr>
          <w:p w14:paraId="25E42A37" w14:textId="77777777" w:rsidR="00433491" w:rsidRPr="00F511A5" w:rsidRDefault="00433491" w:rsidP="00191392">
            <w:pPr>
              <w:pStyle w:val="TAL"/>
            </w:pPr>
          </w:p>
        </w:tc>
      </w:tr>
    </w:tbl>
    <w:p w14:paraId="1C3E60C6" w14:textId="77777777" w:rsidR="00433491" w:rsidRPr="00F511A5" w:rsidRDefault="00433491" w:rsidP="00433491">
      <w:pPr>
        <w:rPr>
          <w:lang w:eastAsia="zh-CN"/>
        </w:rPr>
      </w:pPr>
    </w:p>
    <w:p w14:paraId="2013524A" w14:textId="77777777" w:rsidR="00433491" w:rsidRPr="00F511A5" w:rsidRDefault="00433491" w:rsidP="00433491">
      <w:pPr>
        <w:pStyle w:val="TH"/>
        <w:rPr>
          <w:lang w:eastAsia="zh-CN"/>
        </w:rPr>
      </w:pPr>
      <w:r w:rsidRPr="00F511A5">
        <w:t xml:space="preserve">Table </w:t>
      </w:r>
      <w:r w:rsidRPr="00F511A5">
        <w:rPr>
          <w:snapToGrid w:val="0"/>
        </w:rPr>
        <w:t>12.1.</w:t>
      </w:r>
      <w:r w:rsidRPr="00F511A5">
        <w:rPr>
          <w:snapToGrid w:val="0"/>
          <w:lang w:eastAsia="zh-CN"/>
        </w:rPr>
        <w:t>5</w:t>
      </w:r>
      <w:r w:rsidRPr="00F511A5">
        <w:rPr>
          <w:snapToGrid w:val="0"/>
        </w:rPr>
        <w:t>.</w:t>
      </w:r>
      <w:r w:rsidRPr="00F511A5">
        <w:rPr>
          <w:snapToGrid w:val="0"/>
          <w:lang w:eastAsia="zh-CN"/>
        </w:rPr>
        <w:t>2</w:t>
      </w:r>
      <w:r w:rsidRPr="00F511A5">
        <w:rPr>
          <w:snapToGrid w:val="0"/>
        </w:rPr>
        <w:t>.3.3</w:t>
      </w:r>
      <w:r w:rsidRPr="00F511A5">
        <w:t>-</w:t>
      </w:r>
      <w:r w:rsidRPr="00F511A5">
        <w:rPr>
          <w:lang w:eastAsia="zh-CN"/>
        </w:rPr>
        <w:t>2</w:t>
      </w:r>
      <w:r w:rsidRPr="00F511A5">
        <w:t xml:space="preserve">: </w:t>
      </w:r>
      <w:proofErr w:type="spellStart"/>
      <w:r w:rsidRPr="00F511A5">
        <w:rPr>
          <w:snapToGrid w:val="0"/>
        </w:rPr>
        <w:t>RRCReconfigurationSidelink</w:t>
      </w:r>
      <w:proofErr w:type="spellEnd"/>
      <w:r w:rsidRPr="00F511A5">
        <w:rPr>
          <w:snapToGrid w:val="0"/>
          <w:lang w:eastAsia="zh-CN"/>
        </w:rPr>
        <w:t xml:space="preserve"> (step 1,</w:t>
      </w:r>
      <w:r w:rsidRPr="00F511A5">
        <w:t xml:space="preserve"> </w:t>
      </w:r>
      <w:r w:rsidRPr="00F511A5">
        <w:rPr>
          <w:snapToGrid w:val="0"/>
          <w:lang w:eastAsia="zh-CN"/>
        </w:rPr>
        <w:t>Table 12.1.5.2.3.2-1)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433491" w:rsidRPr="00F511A5" w14:paraId="1EA959FB" w14:textId="77777777" w:rsidTr="00191392">
        <w:tc>
          <w:tcPr>
            <w:tcW w:w="9603" w:type="dxa"/>
            <w:tcBorders>
              <w:top w:val="single" w:sz="4" w:space="0" w:color="auto"/>
              <w:left w:val="single" w:sz="4" w:space="0" w:color="auto"/>
              <w:bottom w:val="single" w:sz="4" w:space="0" w:color="auto"/>
              <w:right w:val="single" w:sz="4" w:space="0" w:color="auto"/>
            </w:tcBorders>
            <w:hideMark/>
          </w:tcPr>
          <w:p w14:paraId="2048A9DD" w14:textId="77777777" w:rsidR="00433491" w:rsidRPr="00F511A5" w:rsidRDefault="00433491" w:rsidP="00191392">
            <w:pPr>
              <w:pStyle w:val="TAL"/>
              <w:rPr>
                <w:lang w:eastAsia="zh-CN"/>
              </w:rPr>
            </w:pPr>
            <w:r w:rsidRPr="00F511A5">
              <w:t xml:space="preserve">Derivation path: TS 38.508-1 [4], </w:t>
            </w:r>
            <w:r w:rsidRPr="00F511A5">
              <w:rPr>
                <w:lang w:eastAsia="zh-CN"/>
              </w:rPr>
              <w:t>T</w:t>
            </w:r>
            <w:r w:rsidRPr="00F511A5">
              <w:t>able 4.</w:t>
            </w:r>
            <w:r w:rsidRPr="00F511A5">
              <w:rPr>
                <w:lang w:eastAsia="zh-CN"/>
              </w:rPr>
              <w:t>6</w:t>
            </w:r>
            <w:r w:rsidRPr="00F511A5">
              <w:t>.</w:t>
            </w:r>
            <w:r w:rsidRPr="00F511A5">
              <w:rPr>
                <w:lang w:eastAsia="zh-CN"/>
              </w:rPr>
              <w:t>1A</w:t>
            </w:r>
            <w:r w:rsidRPr="00F511A5">
              <w:t>-</w:t>
            </w:r>
            <w:r w:rsidRPr="00F511A5">
              <w:rPr>
                <w:lang w:eastAsia="zh-CN"/>
              </w:rPr>
              <w:t>3 with condition RX</w:t>
            </w:r>
            <w:ins w:id="144" w:author="Huawei" w:date="2023-02-14T18:11:00Z">
              <w:r>
                <w:rPr>
                  <w:lang w:eastAsia="zh-CN"/>
                </w:rPr>
                <w:t xml:space="preserve"> and </w:t>
              </w:r>
              <w:proofErr w:type="spellStart"/>
              <w:r>
                <w:rPr>
                  <w:lang w:eastAsia="zh-CN"/>
                </w:rPr>
                <w:t>SL_CSI</w:t>
              </w:r>
            </w:ins>
            <w:proofErr w:type="spellEnd"/>
          </w:p>
        </w:tc>
      </w:tr>
    </w:tbl>
    <w:p w14:paraId="61EDABBA" w14:textId="77777777" w:rsidR="00433491" w:rsidRPr="00F511A5" w:rsidRDefault="00433491" w:rsidP="00433491">
      <w:pPr>
        <w:rPr>
          <w:lang w:eastAsia="zh-CN"/>
        </w:rPr>
      </w:pPr>
    </w:p>
    <w:p w14:paraId="75E1EB97" w14:textId="77777777" w:rsidR="00433491" w:rsidRPr="00F511A5" w:rsidRDefault="00433491" w:rsidP="00433491">
      <w:pPr>
        <w:pStyle w:val="TH"/>
        <w:rPr>
          <w:lang w:eastAsia="zh-CN"/>
        </w:rPr>
      </w:pPr>
      <w:r w:rsidRPr="00F511A5">
        <w:t xml:space="preserve">Table </w:t>
      </w:r>
      <w:r w:rsidRPr="00F511A5">
        <w:rPr>
          <w:snapToGrid w:val="0"/>
        </w:rPr>
        <w:t>12.1.</w:t>
      </w:r>
      <w:r w:rsidRPr="00F511A5">
        <w:rPr>
          <w:snapToGrid w:val="0"/>
          <w:lang w:eastAsia="zh-CN"/>
        </w:rPr>
        <w:t>5</w:t>
      </w:r>
      <w:r w:rsidRPr="00F511A5">
        <w:rPr>
          <w:snapToGrid w:val="0"/>
        </w:rPr>
        <w:t>.</w:t>
      </w:r>
      <w:r w:rsidRPr="00F511A5">
        <w:rPr>
          <w:snapToGrid w:val="0"/>
          <w:lang w:eastAsia="zh-CN"/>
        </w:rPr>
        <w:t>2</w:t>
      </w:r>
      <w:r w:rsidRPr="00F511A5">
        <w:rPr>
          <w:snapToGrid w:val="0"/>
        </w:rPr>
        <w:t>.3.3</w:t>
      </w:r>
      <w:r w:rsidRPr="00F511A5">
        <w:t>-</w:t>
      </w:r>
      <w:r w:rsidRPr="00F511A5">
        <w:rPr>
          <w:lang w:eastAsia="zh-CN"/>
        </w:rPr>
        <w:t>3</w:t>
      </w:r>
      <w:r w:rsidRPr="00F511A5">
        <w:t xml:space="preserve">: </w:t>
      </w:r>
      <w:proofErr w:type="spellStart"/>
      <w:r w:rsidRPr="00F511A5">
        <w:rPr>
          <w:snapToGrid w:val="0"/>
        </w:rPr>
        <w:t>RRCReconfigurationCompleteSidelink</w:t>
      </w:r>
      <w:proofErr w:type="spellEnd"/>
      <w:r w:rsidRPr="00F511A5">
        <w:rPr>
          <w:snapToGrid w:val="0"/>
          <w:lang w:eastAsia="zh-CN"/>
        </w:rPr>
        <w:t xml:space="preserve"> (step 2,</w:t>
      </w:r>
      <w:r w:rsidRPr="00F511A5">
        <w:t xml:space="preserve"> </w:t>
      </w:r>
      <w:r w:rsidRPr="00F511A5">
        <w:rPr>
          <w:snapToGrid w:val="0"/>
          <w:lang w:eastAsia="zh-CN"/>
        </w:rPr>
        <w:t>Table 12.1.5.2.3.2-1)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433491" w:rsidRPr="00F511A5" w14:paraId="6AADE079" w14:textId="77777777" w:rsidTr="00191392">
        <w:tc>
          <w:tcPr>
            <w:tcW w:w="9603" w:type="dxa"/>
            <w:tcBorders>
              <w:top w:val="single" w:sz="4" w:space="0" w:color="auto"/>
              <w:left w:val="single" w:sz="4" w:space="0" w:color="auto"/>
              <w:bottom w:val="single" w:sz="4" w:space="0" w:color="auto"/>
              <w:right w:val="single" w:sz="4" w:space="0" w:color="auto"/>
            </w:tcBorders>
            <w:hideMark/>
          </w:tcPr>
          <w:p w14:paraId="7717E4B5" w14:textId="77777777" w:rsidR="00433491" w:rsidRPr="00F511A5" w:rsidRDefault="00433491" w:rsidP="00191392">
            <w:pPr>
              <w:pStyle w:val="TAL"/>
              <w:rPr>
                <w:lang w:eastAsia="zh-CN"/>
              </w:rPr>
            </w:pPr>
            <w:r w:rsidRPr="00F511A5">
              <w:t xml:space="preserve">Derivation path: TS 38.508-1 [4], </w:t>
            </w:r>
            <w:r w:rsidRPr="00F511A5">
              <w:rPr>
                <w:lang w:eastAsia="zh-CN"/>
              </w:rPr>
              <w:t>T</w:t>
            </w:r>
            <w:r w:rsidRPr="00F511A5">
              <w:t>able 4.</w:t>
            </w:r>
            <w:r w:rsidRPr="00F511A5">
              <w:rPr>
                <w:lang w:eastAsia="zh-CN"/>
              </w:rPr>
              <w:t>6</w:t>
            </w:r>
            <w:r w:rsidRPr="00F511A5">
              <w:t>.</w:t>
            </w:r>
            <w:r w:rsidRPr="00F511A5">
              <w:rPr>
                <w:lang w:eastAsia="zh-CN"/>
              </w:rPr>
              <w:t>1A</w:t>
            </w:r>
            <w:r w:rsidRPr="00F511A5">
              <w:t>-</w:t>
            </w:r>
            <w:r w:rsidRPr="00F511A5">
              <w:rPr>
                <w:lang w:eastAsia="zh-CN"/>
              </w:rPr>
              <w:t>4 with condition TX</w:t>
            </w:r>
          </w:p>
        </w:tc>
      </w:tr>
    </w:tbl>
    <w:p w14:paraId="75DE5C8E" w14:textId="77777777"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14:paraId="6E91A0FB" w14:textId="61C965D2" w:rsidR="00433491" w:rsidRDefault="00433491" w:rsidP="00433491"/>
    <w:p w14:paraId="654FDDE0" w14:textId="50B99B0C" w:rsidR="00984A38" w:rsidRDefault="00984A38" w:rsidP="00984A38">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14:paraId="06542659" w14:textId="77777777" w:rsidR="00984A38" w:rsidRDefault="00984A38" w:rsidP="00433491"/>
    <w:p w14:paraId="49276C5E" w14:textId="77777777" w:rsidR="00191392" w:rsidRPr="00F511A5" w:rsidRDefault="00191392" w:rsidP="00191392">
      <w:pPr>
        <w:pStyle w:val="30"/>
      </w:pPr>
      <w:r w:rsidRPr="00F511A5">
        <w:lastRenderedPageBreak/>
        <w:t>12.2.</w:t>
      </w:r>
      <w:r w:rsidRPr="00F511A5">
        <w:rPr>
          <w:lang w:eastAsia="zh-CN"/>
        </w:rPr>
        <w:t>7</w:t>
      </w:r>
      <w:r w:rsidRPr="00F511A5">
        <w:tab/>
        <w:t xml:space="preserve">Inter-carrier concurrent operation / </w:t>
      </w:r>
      <w:proofErr w:type="spellStart"/>
      <w:r w:rsidRPr="00F511A5">
        <w:t>Sidelink</w:t>
      </w:r>
      <w:proofErr w:type="spellEnd"/>
      <w:r w:rsidRPr="00F511A5">
        <w:t xml:space="preserve"> CSI reporting</w:t>
      </w:r>
    </w:p>
    <w:p w14:paraId="0875404C" w14:textId="77777777" w:rsidR="00191392" w:rsidRPr="00F511A5" w:rsidRDefault="00191392" w:rsidP="00191392">
      <w:pPr>
        <w:pStyle w:val="40"/>
      </w:pPr>
      <w:r w:rsidRPr="00F511A5">
        <w:t>12.2.</w:t>
      </w:r>
      <w:r w:rsidRPr="00F511A5">
        <w:rPr>
          <w:lang w:eastAsia="zh-CN"/>
        </w:rPr>
        <w:t>7.1</w:t>
      </w:r>
      <w:r w:rsidRPr="00F511A5">
        <w:tab/>
        <w:t xml:space="preserve">Inter-carrier concurrent operation / </w:t>
      </w:r>
      <w:proofErr w:type="spellStart"/>
      <w:r w:rsidRPr="00F511A5">
        <w:t>Sidelink</w:t>
      </w:r>
      <w:proofErr w:type="spellEnd"/>
      <w:r w:rsidRPr="00F511A5">
        <w:t xml:space="preserve"> CSI reporting / Configuration</w:t>
      </w:r>
    </w:p>
    <w:p w14:paraId="1530578A" w14:textId="77777777" w:rsidR="00191392" w:rsidRPr="00F511A5" w:rsidRDefault="00191392" w:rsidP="00191392">
      <w:pPr>
        <w:pStyle w:val="H6"/>
      </w:pPr>
      <w:r w:rsidRPr="00F511A5">
        <w:rPr>
          <w:lang w:eastAsia="zh-CN"/>
        </w:rPr>
        <w:t>12.2.7.1</w:t>
      </w:r>
      <w:r w:rsidRPr="00F511A5">
        <w:t>.1</w:t>
      </w:r>
      <w:r w:rsidRPr="00F511A5">
        <w:tab/>
        <w:t>Test Purpose (TP)</w:t>
      </w:r>
    </w:p>
    <w:p w14:paraId="7A9AF7E3" w14:textId="77777777" w:rsidR="00191392" w:rsidRPr="00F511A5" w:rsidRDefault="00191392" w:rsidP="00191392">
      <w:pPr>
        <w:pStyle w:val="H6"/>
      </w:pPr>
      <w:r w:rsidRPr="00F511A5">
        <w:t>(1)</w:t>
      </w:r>
    </w:p>
    <w:p w14:paraId="2624A67E" w14:textId="77777777" w:rsidR="00191392" w:rsidRPr="00F511A5" w:rsidRDefault="00191392" w:rsidP="00191392">
      <w:pPr>
        <w:pStyle w:val="PL"/>
        <w:rPr>
          <w:noProof w:val="0"/>
        </w:rPr>
      </w:pPr>
      <w:r w:rsidRPr="00F511A5">
        <w:rPr>
          <w:b/>
          <w:bCs/>
          <w:noProof w:val="0"/>
        </w:rPr>
        <w:t>with</w:t>
      </w:r>
      <w:r w:rsidRPr="00F511A5">
        <w:rPr>
          <w:noProof w:val="0"/>
        </w:rPr>
        <w:t xml:space="preserve"> </w:t>
      </w:r>
      <w:proofErr w:type="gramStart"/>
      <w:r w:rsidRPr="00F511A5">
        <w:rPr>
          <w:noProof w:val="0"/>
        </w:rPr>
        <w:t>{</w:t>
      </w:r>
      <w:r w:rsidRPr="00F511A5">
        <w:rPr>
          <w:noProof w:val="0"/>
          <w:color w:val="000000"/>
          <w:sz w:val="20"/>
        </w:rPr>
        <w:t xml:space="preserve"> </w:t>
      </w:r>
      <w:r w:rsidRPr="00F511A5">
        <w:rPr>
          <w:noProof w:val="0"/>
        </w:rPr>
        <w:t>UE</w:t>
      </w:r>
      <w:proofErr w:type="gramEnd"/>
      <w:r w:rsidRPr="00F511A5">
        <w:rPr>
          <w:noProof w:val="0"/>
        </w:rPr>
        <w:t xml:space="preserve"> in NR </w:t>
      </w:r>
      <w:proofErr w:type="spellStart"/>
      <w:r w:rsidRPr="00F511A5">
        <w:rPr>
          <w:noProof w:val="0"/>
        </w:rPr>
        <w:t>RRC_CONNECTED</w:t>
      </w:r>
      <w:proofErr w:type="spellEnd"/>
      <w:r w:rsidRPr="00F511A5">
        <w:rPr>
          <w:noProof w:val="0"/>
        </w:rPr>
        <w:t xml:space="preserve"> state and having established </w:t>
      </w:r>
      <w:bookmarkStart w:id="145" w:name="OLE_LINK232"/>
      <w:r w:rsidRPr="00F511A5">
        <w:rPr>
          <w:noProof w:val="0"/>
        </w:rPr>
        <w:t xml:space="preserve">PC5 </w:t>
      </w:r>
      <w:proofErr w:type="spellStart"/>
      <w:r w:rsidRPr="00F511A5">
        <w:rPr>
          <w:noProof w:val="0"/>
        </w:rPr>
        <w:t>RRC</w:t>
      </w:r>
      <w:proofErr w:type="spellEnd"/>
      <w:r w:rsidRPr="00F511A5">
        <w:rPr>
          <w:noProof w:val="0"/>
        </w:rPr>
        <w:t xml:space="preserve"> connection</w:t>
      </w:r>
      <w:bookmarkEnd w:id="145"/>
      <w:r w:rsidRPr="00F511A5">
        <w:rPr>
          <w:noProof w:val="0"/>
        </w:rPr>
        <w:t xml:space="preserve"> with peer UE }</w:t>
      </w:r>
    </w:p>
    <w:p w14:paraId="67140052" w14:textId="77777777" w:rsidR="00191392" w:rsidRPr="00F511A5" w:rsidRDefault="00191392" w:rsidP="00191392">
      <w:pPr>
        <w:pStyle w:val="PL"/>
        <w:rPr>
          <w:noProof w:val="0"/>
        </w:rPr>
      </w:pPr>
      <w:r w:rsidRPr="00F511A5">
        <w:rPr>
          <w:b/>
          <w:bCs/>
          <w:noProof w:val="0"/>
        </w:rPr>
        <w:t>ensure that</w:t>
      </w:r>
      <w:r w:rsidRPr="00F511A5">
        <w:rPr>
          <w:noProof w:val="0"/>
        </w:rPr>
        <w:t xml:space="preserve"> {</w:t>
      </w:r>
    </w:p>
    <w:p w14:paraId="055D2DBF" w14:textId="77777777" w:rsidR="00191392" w:rsidRPr="00F511A5" w:rsidRDefault="00191392" w:rsidP="00191392">
      <w:pPr>
        <w:pStyle w:val="PL"/>
        <w:rPr>
          <w:noProof w:val="0"/>
        </w:rPr>
      </w:pPr>
      <w:r w:rsidRPr="00F511A5">
        <w:rPr>
          <w:noProof w:val="0"/>
        </w:rPr>
        <w:t xml:space="preserve">  </w:t>
      </w:r>
      <w:r w:rsidRPr="00F511A5">
        <w:rPr>
          <w:b/>
          <w:bCs/>
          <w:noProof w:val="0"/>
        </w:rPr>
        <w:t>when</w:t>
      </w:r>
      <w:r w:rsidRPr="00F511A5">
        <w:rPr>
          <w:noProof w:val="0"/>
        </w:rPr>
        <w:t xml:space="preserve"> </w:t>
      </w:r>
      <w:proofErr w:type="gramStart"/>
      <w:r w:rsidRPr="00F511A5">
        <w:rPr>
          <w:noProof w:val="0"/>
        </w:rPr>
        <w:t>{ UE</w:t>
      </w:r>
      <w:proofErr w:type="gramEnd"/>
      <w:r w:rsidRPr="00F511A5">
        <w:rPr>
          <w:noProof w:val="0"/>
        </w:rPr>
        <w:t xml:space="preserve"> is configured by upper layer to configure SL CSI-RS resource to peer UE }</w:t>
      </w:r>
    </w:p>
    <w:p w14:paraId="62B0B7B3" w14:textId="77777777" w:rsidR="00191392" w:rsidRPr="00F511A5" w:rsidRDefault="00191392" w:rsidP="00191392">
      <w:pPr>
        <w:pStyle w:val="PL"/>
        <w:rPr>
          <w:noProof w:val="0"/>
        </w:rPr>
      </w:pPr>
      <w:r w:rsidRPr="00F511A5">
        <w:rPr>
          <w:noProof w:val="0"/>
        </w:rPr>
        <w:t xml:space="preserve">    </w:t>
      </w:r>
      <w:r w:rsidRPr="00F511A5">
        <w:rPr>
          <w:b/>
          <w:bCs/>
          <w:noProof w:val="0"/>
        </w:rPr>
        <w:t>then</w:t>
      </w:r>
      <w:r w:rsidRPr="00F511A5">
        <w:rPr>
          <w:noProof w:val="0"/>
        </w:rPr>
        <w:t xml:space="preserve"> </w:t>
      </w:r>
      <w:proofErr w:type="gramStart"/>
      <w:r w:rsidRPr="00F511A5">
        <w:rPr>
          <w:noProof w:val="0"/>
        </w:rPr>
        <w:t>{ UE</w:t>
      </w:r>
      <w:proofErr w:type="gramEnd"/>
      <w:r w:rsidRPr="00F511A5">
        <w:rPr>
          <w:noProof w:val="0"/>
        </w:rPr>
        <w:t xml:space="preserve"> sends an </w:t>
      </w:r>
      <w:r w:rsidRPr="004F59B7">
        <w:rPr>
          <w:i/>
        </w:rPr>
        <w:t>RRCReconfigurationSidelink</w:t>
      </w:r>
      <w:r w:rsidRPr="00F511A5">
        <w:rPr>
          <w:noProof w:val="0"/>
        </w:rPr>
        <w:t xml:space="preserve"> message</w:t>
      </w:r>
      <w:bookmarkStart w:id="146" w:name="OLE_LINK159"/>
      <w:r w:rsidRPr="00F511A5">
        <w:rPr>
          <w:noProof w:val="0"/>
        </w:rPr>
        <w:t xml:space="preserve"> including </w:t>
      </w:r>
      <w:bookmarkStart w:id="147" w:name="OLE_LINK160"/>
      <w:proofErr w:type="spellStart"/>
      <w:r w:rsidRPr="00F511A5">
        <w:rPr>
          <w:noProof w:val="0"/>
        </w:rPr>
        <w:t>sl</w:t>
      </w:r>
      <w:proofErr w:type="spellEnd"/>
      <w:r w:rsidRPr="00F511A5">
        <w:rPr>
          <w:noProof w:val="0"/>
        </w:rPr>
        <w:t>-CSI-RS-Config</w:t>
      </w:r>
      <w:bookmarkEnd w:id="146"/>
      <w:bookmarkEnd w:id="147"/>
      <w:r w:rsidRPr="00F511A5">
        <w:rPr>
          <w:noProof w:val="0"/>
        </w:rPr>
        <w:t xml:space="preserve"> and </w:t>
      </w:r>
      <w:proofErr w:type="spellStart"/>
      <w:r w:rsidRPr="004F59B7">
        <w:rPr>
          <w:i/>
          <w:iCs/>
          <w:noProof w:val="0"/>
        </w:rPr>
        <w:t>sl</w:t>
      </w:r>
      <w:proofErr w:type="spellEnd"/>
      <w:r w:rsidRPr="004F59B7">
        <w:rPr>
          <w:i/>
          <w:iCs/>
          <w:noProof w:val="0"/>
        </w:rPr>
        <w:t>-</w:t>
      </w:r>
      <w:proofErr w:type="spellStart"/>
      <w:r w:rsidRPr="004F59B7">
        <w:rPr>
          <w:i/>
          <w:iCs/>
          <w:noProof w:val="0"/>
        </w:rPr>
        <w:t>LatencyBoundCSI</w:t>
      </w:r>
      <w:proofErr w:type="spellEnd"/>
      <w:r w:rsidRPr="004F59B7">
        <w:rPr>
          <w:i/>
          <w:iCs/>
          <w:noProof w:val="0"/>
        </w:rPr>
        <w:t>-Report</w:t>
      </w:r>
      <w:r w:rsidRPr="00F511A5">
        <w:rPr>
          <w:noProof w:val="0"/>
        </w:rPr>
        <w:t xml:space="preserve"> to peer UE and starts to transmit SL CSI-RS }</w:t>
      </w:r>
    </w:p>
    <w:p w14:paraId="30843A86" w14:textId="77777777" w:rsidR="00191392" w:rsidRPr="00F511A5" w:rsidRDefault="00191392" w:rsidP="00191392">
      <w:pPr>
        <w:pStyle w:val="PL"/>
        <w:rPr>
          <w:noProof w:val="0"/>
        </w:rPr>
      </w:pPr>
      <w:r w:rsidRPr="00F511A5">
        <w:rPr>
          <w:noProof w:val="0"/>
        </w:rPr>
        <w:t xml:space="preserve">            }</w:t>
      </w:r>
    </w:p>
    <w:p w14:paraId="5BC6011E" w14:textId="77777777" w:rsidR="00191392" w:rsidRPr="00F511A5" w:rsidRDefault="00191392" w:rsidP="00191392">
      <w:pPr>
        <w:pStyle w:val="PL"/>
        <w:rPr>
          <w:noProof w:val="0"/>
        </w:rPr>
      </w:pPr>
    </w:p>
    <w:p w14:paraId="5625BEF4" w14:textId="77777777" w:rsidR="00191392" w:rsidRPr="00F511A5" w:rsidRDefault="00191392" w:rsidP="00191392">
      <w:pPr>
        <w:pStyle w:val="H6"/>
      </w:pPr>
      <w:r w:rsidRPr="00F511A5">
        <w:t>(2)</w:t>
      </w:r>
    </w:p>
    <w:p w14:paraId="011B756E" w14:textId="77777777" w:rsidR="00191392" w:rsidRPr="00F511A5" w:rsidRDefault="00191392" w:rsidP="00191392">
      <w:pPr>
        <w:pStyle w:val="PL"/>
        <w:rPr>
          <w:noProof w:val="0"/>
        </w:rPr>
      </w:pPr>
      <w:r w:rsidRPr="00F511A5">
        <w:rPr>
          <w:b/>
          <w:bCs/>
          <w:noProof w:val="0"/>
        </w:rPr>
        <w:t>with</w:t>
      </w:r>
      <w:r w:rsidRPr="00F511A5">
        <w:rPr>
          <w:noProof w:val="0"/>
        </w:rPr>
        <w:t xml:space="preserve"> </w:t>
      </w:r>
      <w:proofErr w:type="gramStart"/>
      <w:r w:rsidRPr="00F511A5">
        <w:rPr>
          <w:noProof w:val="0"/>
        </w:rPr>
        <w:t>{</w:t>
      </w:r>
      <w:r w:rsidRPr="00F511A5">
        <w:rPr>
          <w:noProof w:val="0"/>
          <w:color w:val="000000"/>
          <w:sz w:val="20"/>
        </w:rPr>
        <w:t xml:space="preserve"> </w:t>
      </w:r>
      <w:r w:rsidRPr="00F511A5">
        <w:rPr>
          <w:noProof w:val="0"/>
        </w:rPr>
        <w:t>UE</w:t>
      </w:r>
      <w:proofErr w:type="gramEnd"/>
      <w:r w:rsidRPr="00F511A5">
        <w:rPr>
          <w:noProof w:val="0"/>
        </w:rPr>
        <w:t xml:space="preserve"> in NR </w:t>
      </w:r>
      <w:proofErr w:type="spellStart"/>
      <w:r w:rsidRPr="00F511A5">
        <w:rPr>
          <w:noProof w:val="0"/>
        </w:rPr>
        <w:t>RRC_CONNECTED</w:t>
      </w:r>
      <w:proofErr w:type="spellEnd"/>
      <w:r w:rsidRPr="00F511A5">
        <w:rPr>
          <w:noProof w:val="0"/>
        </w:rPr>
        <w:t xml:space="preserve"> and having established PC5 </w:t>
      </w:r>
      <w:proofErr w:type="spellStart"/>
      <w:r w:rsidRPr="00F511A5">
        <w:rPr>
          <w:noProof w:val="0"/>
        </w:rPr>
        <w:t>RRC</w:t>
      </w:r>
      <w:proofErr w:type="spellEnd"/>
      <w:r w:rsidRPr="00F511A5">
        <w:rPr>
          <w:noProof w:val="0"/>
        </w:rPr>
        <w:t xml:space="preserve"> connection with peer UE }</w:t>
      </w:r>
    </w:p>
    <w:p w14:paraId="1574A7D3" w14:textId="77777777" w:rsidR="00191392" w:rsidRPr="00F511A5" w:rsidRDefault="00191392" w:rsidP="00191392">
      <w:pPr>
        <w:pStyle w:val="PL"/>
        <w:rPr>
          <w:noProof w:val="0"/>
        </w:rPr>
      </w:pPr>
      <w:r w:rsidRPr="00F511A5">
        <w:rPr>
          <w:b/>
          <w:bCs/>
          <w:noProof w:val="0"/>
        </w:rPr>
        <w:t>ensure that</w:t>
      </w:r>
      <w:r w:rsidRPr="00F511A5">
        <w:rPr>
          <w:noProof w:val="0"/>
        </w:rPr>
        <w:t xml:space="preserve"> {</w:t>
      </w:r>
    </w:p>
    <w:p w14:paraId="3756F93C" w14:textId="77777777" w:rsidR="00191392" w:rsidRPr="00F511A5" w:rsidRDefault="00191392" w:rsidP="00191392">
      <w:pPr>
        <w:pStyle w:val="PL"/>
        <w:rPr>
          <w:noProof w:val="0"/>
        </w:rPr>
      </w:pPr>
      <w:r w:rsidRPr="00F511A5">
        <w:rPr>
          <w:noProof w:val="0"/>
        </w:rPr>
        <w:t xml:space="preserve">  </w:t>
      </w:r>
      <w:r w:rsidRPr="00F511A5">
        <w:rPr>
          <w:b/>
          <w:bCs/>
          <w:noProof w:val="0"/>
        </w:rPr>
        <w:t>when</w:t>
      </w:r>
      <w:r w:rsidRPr="00F511A5">
        <w:rPr>
          <w:noProof w:val="0"/>
        </w:rPr>
        <w:t xml:space="preserve"> </w:t>
      </w:r>
      <w:proofErr w:type="gramStart"/>
      <w:r w:rsidRPr="00F511A5">
        <w:rPr>
          <w:noProof w:val="0"/>
        </w:rPr>
        <w:t>{ UE</w:t>
      </w:r>
      <w:proofErr w:type="gramEnd"/>
      <w:r w:rsidRPr="00F511A5">
        <w:rPr>
          <w:noProof w:val="0"/>
        </w:rPr>
        <w:t xml:space="preserve"> is configured by upper layer to trigger SL CSI report }</w:t>
      </w:r>
    </w:p>
    <w:p w14:paraId="1EA43EE4" w14:textId="77777777" w:rsidR="00191392" w:rsidRPr="00F511A5" w:rsidRDefault="00191392" w:rsidP="00191392">
      <w:pPr>
        <w:pStyle w:val="PL"/>
        <w:rPr>
          <w:noProof w:val="0"/>
        </w:rPr>
      </w:pPr>
      <w:r w:rsidRPr="00F511A5">
        <w:rPr>
          <w:noProof w:val="0"/>
        </w:rPr>
        <w:t xml:space="preserve">    </w:t>
      </w:r>
      <w:r w:rsidRPr="00F511A5">
        <w:rPr>
          <w:b/>
          <w:bCs/>
          <w:noProof w:val="0"/>
        </w:rPr>
        <w:t>then</w:t>
      </w:r>
      <w:r w:rsidRPr="00F511A5">
        <w:rPr>
          <w:noProof w:val="0"/>
        </w:rPr>
        <w:t xml:space="preserve"> </w:t>
      </w:r>
      <w:proofErr w:type="gramStart"/>
      <w:r w:rsidRPr="00F511A5">
        <w:rPr>
          <w:noProof w:val="0"/>
        </w:rPr>
        <w:t>{ UE</w:t>
      </w:r>
      <w:proofErr w:type="gramEnd"/>
      <w:r w:rsidRPr="00F511A5">
        <w:rPr>
          <w:noProof w:val="0"/>
        </w:rPr>
        <w:t xml:space="preserve"> sends an SCI format </w:t>
      </w:r>
      <w:r w:rsidRPr="00F511A5">
        <w:rPr>
          <w:noProof w:val="0"/>
          <w:lang w:eastAsia="zh-CN"/>
        </w:rPr>
        <w:t>2</w:t>
      </w:r>
      <w:r w:rsidRPr="00F511A5">
        <w:rPr>
          <w:noProof w:val="0"/>
        </w:rPr>
        <w:t xml:space="preserve">-A to trigger SL CSI report </w:t>
      </w:r>
      <w:r w:rsidRPr="00F511A5">
        <w:rPr>
          <w:noProof w:val="0"/>
          <w:lang w:eastAsia="sv-SE"/>
        </w:rPr>
        <w:t xml:space="preserve">and </w:t>
      </w:r>
      <w:r w:rsidRPr="00F511A5">
        <w:rPr>
          <w:noProof w:val="0"/>
        </w:rPr>
        <w:t>the '</w:t>
      </w:r>
      <w:r w:rsidRPr="00F511A5">
        <w:rPr>
          <w:i/>
          <w:iCs/>
          <w:noProof w:val="0"/>
        </w:rPr>
        <w:t>CSI request</w:t>
      </w:r>
      <w:r w:rsidRPr="00F511A5">
        <w:rPr>
          <w:noProof w:val="0"/>
        </w:rPr>
        <w:t>' field in the corresponding SCI format 2-A is set to 1 }</w:t>
      </w:r>
    </w:p>
    <w:p w14:paraId="1E0D6295" w14:textId="77777777" w:rsidR="00191392" w:rsidRPr="00F511A5" w:rsidRDefault="00191392" w:rsidP="00191392">
      <w:pPr>
        <w:pStyle w:val="PL"/>
        <w:rPr>
          <w:noProof w:val="0"/>
        </w:rPr>
      </w:pPr>
      <w:r w:rsidRPr="00F511A5">
        <w:rPr>
          <w:noProof w:val="0"/>
        </w:rPr>
        <w:t xml:space="preserve">            }</w:t>
      </w:r>
    </w:p>
    <w:p w14:paraId="028BB8FD" w14:textId="77777777" w:rsidR="00191392" w:rsidRPr="00F511A5" w:rsidRDefault="00191392" w:rsidP="00191392">
      <w:pPr>
        <w:pStyle w:val="PL"/>
        <w:rPr>
          <w:noProof w:val="0"/>
        </w:rPr>
      </w:pPr>
    </w:p>
    <w:p w14:paraId="454460A1" w14:textId="77777777" w:rsidR="00191392" w:rsidRPr="00F511A5" w:rsidRDefault="00191392" w:rsidP="00191392">
      <w:pPr>
        <w:pStyle w:val="H6"/>
      </w:pPr>
      <w:r w:rsidRPr="00F511A5">
        <w:rPr>
          <w:lang w:eastAsia="zh-CN"/>
        </w:rPr>
        <w:t>12.2.7.1</w:t>
      </w:r>
      <w:r w:rsidRPr="00F511A5">
        <w:t>.2</w:t>
      </w:r>
      <w:r w:rsidRPr="00F511A5">
        <w:tab/>
        <w:t>Conformance requirements</w:t>
      </w:r>
    </w:p>
    <w:p w14:paraId="6B3BEC76" w14:textId="77777777" w:rsidR="00191392" w:rsidRPr="00F511A5" w:rsidRDefault="00191392" w:rsidP="00191392">
      <w:pPr>
        <w:rPr>
          <w:lang w:eastAsia="sv-SE"/>
        </w:rPr>
      </w:pPr>
      <w:r w:rsidRPr="00F511A5">
        <w:t>References: The conformance requirements covered in the current TC are specified in: TS 38.331 clause 5.8.9.1.1, 5.8.9.1.2</w:t>
      </w:r>
      <w:r w:rsidRPr="00F511A5">
        <w:rPr>
          <w:lang w:eastAsia="zh-CN"/>
        </w:rPr>
        <w:t xml:space="preserve">, </w:t>
      </w:r>
      <w:r w:rsidRPr="00F511A5">
        <w:t>TS 38.214 clause 8.5.2.2, 8.2.1, TS 38.212 clause 8.3.1.1 and 8.4.1.1</w:t>
      </w:r>
      <w:r w:rsidRPr="00F511A5">
        <w:rPr>
          <w:lang w:eastAsia="zh-CN"/>
        </w:rPr>
        <w:t>.</w:t>
      </w:r>
      <w:r w:rsidRPr="00F511A5">
        <w:t xml:space="preserve"> Unless otherwise stated these are Rel-16 requirements. </w:t>
      </w:r>
      <w:bookmarkStart w:id="148" w:name="OLE_LINK162"/>
    </w:p>
    <w:p w14:paraId="74EB51E4" w14:textId="77777777" w:rsidR="00191392" w:rsidRPr="00F511A5" w:rsidRDefault="00191392" w:rsidP="00191392">
      <w:r w:rsidRPr="00F511A5">
        <w:t>[TS 38.331, clause 5.8.9.1.1]</w:t>
      </w:r>
      <w:bookmarkEnd w:id="148"/>
    </w:p>
    <w:p w14:paraId="02B18EBE" w14:textId="77777777" w:rsidR="00191392" w:rsidRPr="00F511A5" w:rsidRDefault="00191392" w:rsidP="00191392">
      <w:r w:rsidRPr="00F511A5">
        <w:t xml:space="preserve">The purpose of this procedure is to modify a PC5-RRC connection, e.g. to establish/modify/release </w:t>
      </w:r>
      <w:proofErr w:type="spellStart"/>
      <w:r w:rsidRPr="00F511A5">
        <w:t>sidelink</w:t>
      </w:r>
      <w:proofErr w:type="spellEnd"/>
      <w:r w:rsidRPr="00F511A5">
        <w:t xml:space="preserve"> </w:t>
      </w:r>
      <w:proofErr w:type="spellStart"/>
      <w:r w:rsidRPr="00F511A5">
        <w:t>DRBs</w:t>
      </w:r>
      <w:proofErr w:type="spellEnd"/>
      <w:r w:rsidRPr="00F511A5">
        <w:t xml:space="preserve">, to (re-)configure NR </w:t>
      </w:r>
      <w:proofErr w:type="spellStart"/>
      <w:r w:rsidRPr="00F511A5">
        <w:t>sidelink</w:t>
      </w:r>
      <w:proofErr w:type="spellEnd"/>
      <w:r w:rsidRPr="00F511A5">
        <w:t xml:space="preserve"> measurement and reporting, to (re-)configure </w:t>
      </w:r>
      <w:proofErr w:type="spellStart"/>
      <w:r w:rsidRPr="00F511A5">
        <w:t>sidelink</w:t>
      </w:r>
      <w:proofErr w:type="spellEnd"/>
      <w:r w:rsidRPr="00F511A5">
        <w:t xml:space="preserve"> CSI reference signal resources and CSI reporting latency bound.</w:t>
      </w:r>
    </w:p>
    <w:p w14:paraId="70BDCCB0" w14:textId="77777777" w:rsidR="00191392" w:rsidRPr="00F511A5" w:rsidRDefault="00191392" w:rsidP="00191392">
      <w:r w:rsidRPr="00F511A5">
        <w:t xml:space="preserve">The UE may initiate the </w:t>
      </w:r>
      <w:proofErr w:type="spellStart"/>
      <w:r w:rsidRPr="00F511A5">
        <w:t>sidelink</w:t>
      </w:r>
      <w:proofErr w:type="spellEnd"/>
      <w:r w:rsidRPr="00F511A5">
        <w:t xml:space="preserve"> </w:t>
      </w:r>
      <w:proofErr w:type="spellStart"/>
      <w:r w:rsidRPr="00F511A5">
        <w:t>RRC</w:t>
      </w:r>
      <w:proofErr w:type="spellEnd"/>
      <w:r w:rsidRPr="00F511A5">
        <w:t xml:space="preserve"> reconfiguration procedure and perform the operation in sub-clause 5.8.9.1.2 on the corresponding PC5-RRC connection in following cases:</w:t>
      </w:r>
    </w:p>
    <w:p w14:paraId="3C626896" w14:textId="77777777" w:rsidR="00191392" w:rsidRPr="00F511A5" w:rsidRDefault="00191392" w:rsidP="00191392">
      <w:pPr>
        <w:pStyle w:val="B10"/>
      </w:pPr>
      <w:r w:rsidRPr="00F511A5">
        <w:t>…</w:t>
      </w:r>
    </w:p>
    <w:p w14:paraId="26531B95" w14:textId="77777777" w:rsidR="00191392" w:rsidRPr="00F511A5" w:rsidRDefault="00191392" w:rsidP="00191392">
      <w:pPr>
        <w:pStyle w:val="B10"/>
      </w:pPr>
      <w:r w:rsidRPr="00F511A5">
        <w:t>-</w:t>
      </w:r>
      <w:r w:rsidRPr="00F511A5">
        <w:tab/>
        <w:t xml:space="preserve">the (re-)configuration of the </w:t>
      </w:r>
      <w:proofErr w:type="spellStart"/>
      <w:r w:rsidRPr="00F511A5">
        <w:t>sidelink</w:t>
      </w:r>
      <w:proofErr w:type="spellEnd"/>
      <w:r w:rsidRPr="00F511A5">
        <w:t xml:space="preserve"> CSI reference signal resources and CSI reporting latency bound.</w:t>
      </w:r>
    </w:p>
    <w:p w14:paraId="5D55FBD8" w14:textId="77777777" w:rsidR="00191392" w:rsidRPr="00F511A5" w:rsidRDefault="00191392" w:rsidP="00191392">
      <w:pPr>
        <w:rPr>
          <w:lang w:eastAsia="sv-SE"/>
        </w:rPr>
      </w:pPr>
      <w:r w:rsidRPr="00F511A5">
        <w:rPr>
          <w:lang w:eastAsia="zh-CN"/>
        </w:rPr>
        <w:t>I</w:t>
      </w:r>
      <w:r w:rsidRPr="00F511A5">
        <w:t xml:space="preserve">n </w:t>
      </w:r>
      <w:proofErr w:type="spellStart"/>
      <w:r w:rsidRPr="00F511A5">
        <w:t>RRC_CONNECTED</w:t>
      </w:r>
      <w:proofErr w:type="spellEnd"/>
      <w:r w:rsidRPr="00F511A5">
        <w:t xml:space="preserve">, the UE applies the NR </w:t>
      </w:r>
      <w:proofErr w:type="spellStart"/>
      <w:r w:rsidRPr="00F511A5">
        <w:t>sidelink</w:t>
      </w:r>
      <w:proofErr w:type="spellEnd"/>
      <w:r w:rsidRPr="00F511A5">
        <w:t xml:space="preserve"> communications parameters provided in </w:t>
      </w:r>
      <w:proofErr w:type="spellStart"/>
      <w:r w:rsidRPr="00F511A5">
        <w:rPr>
          <w:i/>
        </w:rPr>
        <w:t>RRCReconfiguration</w:t>
      </w:r>
      <w:proofErr w:type="spellEnd"/>
      <w:r w:rsidRPr="00F511A5">
        <w:rPr>
          <w:lang w:eastAsia="zh-CN"/>
        </w:rPr>
        <w:t xml:space="preserve"> (if any). In</w:t>
      </w:r>
      <w:r w:rsidRPr="00F511A5">
        <w:t xml:space="preserve"> </w:t>
      </w:r>
      <w:proofErr w:type="spellStart"/>
      <w:r w:rsidRPr="00F511A5">
        <w:t>RRC_IDLE</w:t>
      </w:r>
      <w:proofErr w:type="spellEnd"/>
      <w:r w:rsidRPr="00F511A5">
        <w:t xml:space="preserve"> or </w:t>
      </w:r>
      <w:proofErr w:type="spellStart"/>
      <w:r w:rsidRPr="00F511A5">
        <w:t>RRC_INACTIVE</w:t>
      </w:r>
      <w:proofErr w:type="spellEnd"/>
      <w:r w:rsidRPr="00F511A5">
        <w:rPr>
          <w:lang w:eastAsia="zh-CN"/>
        </w:rPr>
        <w:t>, the UE applies</w:t>
      </w:r>
      <w:r w:rsidRPr="00F511A5">
        <w:t xml:space="preserve"> the NR </w:t>
      </w:r>
      <w:proofErr w:type="spellStart"/>
      <w:r w:rsidRPr="00F511A5">
        <w:t>sidelink</w:t>
      </w:r>
      <w:proofErr w:type="spellEnd"/>
      <w:r w:rsidRPr="00F511A5">
        <w:t xml:space="preserve"> communications parameters provided in </w:t>
      </w:r>
      <w:r w:rsidRPr="00F511A5">
        <w:rPr>
          <w:szCs w:val="22"/>
        </w:rPr>
        <w:t>system information</w:t>
      </w:r>
      <w:r w:rsidRPr="00F511A5">
        <w:rPr>
          <w:lang w:eastAsia="zh-CN"/>
        </w:rPr>
        <w:t xml:space="preserve"> (if any). For other cases, </w:t>
      </w:r>
      <w:proofErr w:type="spellStart"/>
      <w:r w:rsidRPr="00F511A5">
        <w:t>UEs</w:t>
      </w:r>
      <w:proofErr w:type="spellEnd"/>
      <w:r w:rsidRPr="00F511A5">
        <w:t xml:space="preserve"> apply the NR </w:t>
      </w:r>
      <w:proofErr w:type="spellStart"/>
      <w:r w:rsidRPr="00F511A5">
        <w:t>sidelink</w:t>
      </w:r>
      <w:proofErr w:type="spellEnd"/>
      <w:r w:rsidRPr="00F511A5">
        <w:t xml:space="preserve"> communications parameters provided in </w:t>
      </w:r>
      <w:proofErr w:type="spellStart"/>
      <w:r w:rsidRPr="00F511A5">
        <w:rPr>
          <w:i/>
        </w:rPr>
        <w:t>SidelinkPreconfigNR</w:t>
      </w:r>
      <w:proofErr w:type="spellEnd"/>
      <w:r w:rsidRPr="00F511A5">
        <w:rPr>
          <w:i/>
        </w:rPr>
        <w:t xml:space="preserve"> </w:t>
      </w:r>
      <w:r w:rsidRPr="00F511A5">
        <w:rPr>
          <w:lang w:eastAsia="zh-CN"/>
        </w:rPr>
        <w:t xml:space="preserve">(if any). When UE performs state transition between above three cases, </w:t>
      </w:r>
      <w:r w:rsidRPr="00F511A5">
        <w:t xml:space="preserve">the UE applies the NR </w:t>
      </w:r>
      <w:proofErr w:type="spellStart"/>
      <w:r w:rsidRPr="00F511A5">
        <w:t>sidelink</w:t>
      </w:r>
      <w:proofErr w:type="spellEnd"/>
      <w:r w:rsidRPr="00F511A5">
        <w:t xml:space="preserve"> communications parameters</w:t>
      </w:r>
      <w:r w:rsidRPr="00F511A5">
        <w:rPr>
          <w:lang w:eastAsia="zh-CN"/>
        </w:rPr>
        <w:t xml:space="preserve"> provided in the new state, after </w:t>
      </w:r>
      <w:r w:rsidRPr="00F511A5">
        <w:t>acquisition of the new configurations</w:t>
      </w:r>
      <w:r w:rsidRPr="00F511A5">
        <w:rPr>
          <w:lang w:eastAsia="zh-CN"/>
        </w:rPr>
        <w:t>. Before</w:t>
      </w:r>
      <w:r w:rsidRPr="00F511A5">
        <w:t xml:space="preserve"> acquisition of the new configurations, UE continues applying</w:t>
      </w:r>
      <w:r w:rsidRPr="00F511A5">
        <w:rPr>
          <w:lang w:eastAsia="zh-CN"/>
        </w:rPr>
        <w:t xml:space="preserve"> t</w:t>
      </w:r>
      <w:r w:rsidRPr="00F511A5">
        <w:t xml:space="preserve">he NR </w:t>
      </w:r>
      <w:proofErr w:type="spellStart"/>
      <w:r w:rsidRPr="00F511A5">
        <w:t>sidelink</w:t>
      </w:r>
      <w:proofErr w:type="spellEnd"/>
      <w:r w:rsidRPr="00F511A5">
        <w:t xml:space="preserve"> communications parameters</w:t>
      </w:r>
      <w:r w:rsidRPr="00F511A5">
        <w:rPr>
          <w:lang w:eastAsia="zh-CN"/>
        </w:rPr>
        <w:t xml:space="preserve"> provided in the old state.</w:t>
      </w:r>
    </w:p>
    <w:p w14:paraId="46AB69B5" w14:textId="77777777" w:rsidR="00191392" w:rsidRPr="00F511A5" w:rsidRDefault="00191392" w:rsidP="00191392">
      <w:bookmarkStart w:id="149" w:name="OLE_LINK228"/>
      <w:r w:rsidRPr="00F511A5">
        <w:t>[TS 38.331, clause 5.8.9.1.2]</w:t>
      </w:r>
      <w:bookmarkEnd w:id="149"/>
    </w:p>
    <w:p w14:paraId="39030F3C" w14:textId="77777777" w:rsidR="00191392" w:rsidRPr="00F511A5" w:rsidRDefault="00191392" w:rsidP="00191392">
      <w:r w:rsidRPr="00F511A5">
        <w:t xml:space="preserve">The UE shall set the contents of </w:t>
      </w:r>
      <w:bookmarkStart w:id="150" w:name="OLE_LINK165"/>
      <w:proofErr w:type="spellStart"/>
      <w:r w:rsidRPr="00F511A5">
        <w:rPr>
          <w:rFonts w:eastAsia="MS Mincho"/>
          <w:i/>
        </w:rPr>
        <w:t>RRCReconfigurationSidelink</w:t>
      </w:r>
      <w:proofErr w:type="spellEnd"/>
      <w:r w:rsidRPr="00F511A5">
        <w:t xml:space="preserve"> </w:t>
      </w:r>
      <w:bookmarkEnd w:id="150"/>
      <w:r w:rsidRPr="00F511A5">
        <w:t>message as follows:</w:t>
      </w:r>
    </w:p>
    <w:p w14:paraId="456C3967" w14:textId="77777777" w:rsidR="00191392" w:rsidRPr="00F511A5" w:rsidRDefault="00191392" w:rsidP="00191392">
      <w:pPr>
        <w:pStyle w:val="B10"/>
      </w:pPr>
      <w:r w:rsidRPr="00F511A5">
        <w:t>…</w:t>
      </w:r>
    </w:p>
    <w:p w14:paraId="63E2FEA1" w14:textId="77777777" w:rsidR="00191392" w:rsidRPr="00F511A5" w:rsidRDefault="00191392" w:rsidP="00191392">
      <w:pPr>
        <w:pStyle w:val="B10"/>
      </w:pPr>
      <w:r w:rsidRPr="00F511A5">
        <w:t>1&gt;</w:t>
      </w:r>
      <w:r w:rsidRPr="00F511A5">
        <w:tab/>
        <w:t xml:space="preserve">set the </w:t>
      </w:r>
      <w:proofErr w:type="spellStart"/>
      <w:r w:rsidRPr="00F511A5">
        <w:t>sl</w:t>
      </w:r>
      <w:proofErr w:type="spellEnd"/>
      <w:r w:rsidRPr="00F511A5">
        <w:t>-CSI-RS-Config;</w:t>
      </w:r>
    </w:p>
    <w:p w14:paraId="164F5B01" w14:textId="77777777" w:rsidR="00191392" w:rsidRPr="00F511A5" w:rsidRDefault="00191392" w:rsidP="00191392">
      <w:pPr>
        <w:pStyle w:val="B10"/>
      </w:pPr>
      <w:r w:rsidRPr="00F511A5">
        <w:t>1&gt;</w:t>
      </w:r>
      <w:r w:rsidRPr="00F511A5">
        <w:tab/>
        <w:t xml:space="preserve">set the </w:t>
      </w:r>
      <w:bookmarkStart w:id="151" w:name="OLE_LINK33"/>
      <w:proofErr w:type="spellStart"/>
      <w:r w:rsidRPr="00F511A5">
        <w:t>sl</w:t>
      </w:r>
      <w:proofErr w:type="spellEnd"/>
      <w:r w:rsidRPr="00F511A5">
        <w:t>-</w:t>
      </w:r>
      <w:proofErr w:type="spellStart"/>
      <w:r w:rsidRPr="00F511A5">
        <w:t>LatencyBoundCSI</w:t>
      </w:r>
      <w:proofErr w:type="spellEnd"/>
      <w:r w:rsidRPr="00F511A5">
        <w:t>-Report</w:t>
      </w:r>
      <w:bookmarkEnd w:id="151"/>
      <w:r w:rsidRPr="00F511A5">
        <w:t>,</w:t>
      </w:r>
    </w:p>
    <w:p w14:paraId="7D62FA25" w14:textId="77777777" w:rsidR="00191392" w:rsidRPr="00F511A5" w:rsidRDefault="00191392" w:rsidP="00191392">
      <w:pPr>
        <w:pStyle w:val="NO"/>
      </w:pPr>
      <w:r w:rsidRPr="00F511A5">
        <w:t>NOTE 1:</w:t>
      </w:r>
      <w:r w:rsidRPr="00F511A5">
        <w:tab/>
        <w:t xml:space="preserve">How to set the parameters included in </w:t>
      </w:r>
      <w:proofErr w:type="spellStart"/>
      <w:r w:rsidRPr="00F511A5">
        <w:rPr>
          <w:i/>
          <w:iCs/>
        </w:rPr>
        <w:t>sl</w:t>
      </w:r>
      <w:proofErr w:type="spellEnd"/>
      <w:r w:rsidRPr="00F511A5">
        <w:rPr>
          <w:i/>
          <w:iCs/>
        </w:rPr>
        <w:t>-CSI-RS-Config</w:t>
      </w:r>
      <w:r w:rsidRPr="00F511A5">
        <w:t xml:space="preserve"> and </w:t>
      </w:r>
      <w:proofErr w:type="spellStart"/>
      <w:r w:rsidRPr="00F511A5">
        <w:rPr>
          <w:i/>
          <w:iCs/>
        </w:rPr>
        <w:t>sl</w:t>
      </w:r>
      <w:proofErr w:type="spellEnd"/>
      <w:r w:rsidRPr="00F511A5">
        <w:rPr>
          <w:i/>
          <w:iCs/>
        </w:rPr>
        <w:t>-</w:t>
      </w:r>
      <w:proofErr w:type="spellStart"/>
      <w:r w:rsidRPr="00F511A5">
        <w:rPr>
          <w:i/>
          <w:iCs/>
        </w:rPr>
        <w:t>LatencyBoundCSI</w:t>
      </w:r>
      <w:proofErr w:type="spellEnd"/>
      <w:r w:rsidRPr="00F511A5">
        <w:rPr>
          <w:i/>
          <w:iCs/>
        </w:rPr>
        <w:t>-Report</w:t>
      </w:r>
      <w:r w:rsidRPr="00F511A5">
        <w:t xml:space="preserve"> is up to UE implementation.</w:t>
      </w:r>
    </w:p>
    <w:p w14:paraId="592353E7" w14:textId="77777777" w:rsidR="00191392" w:rsidRPr="00F511A5" w:rsidRDefault="00191392" w:rsidP="00191392">
      <w:r w:rsidRPr="00F511A5">
        <w:t xml:space="preserve">The UE shall submit the </w:t>
      </w:r>
      <w:proofErr w:type="spellStart"/>
      <w:r w:rsidRPr="00F511A5">
        <w:rPr>
          <w:rFonts w:eastAsia="MS Mincho"/>
          <w:i/>
        </w:rPr>
        <w:t>RRCReconfigurationSidelink</w:t>
      </w:r>
      <w:proofErr w:type="spellEnd"/>
      <w:r w:rsidRPr="00F511A5">
        <w:t xml:space="preserve"> message to lower layers for transmission.</w:t>
      </w:r>
    </w:p>
    <w:p w14:paraId="3B56A580" w14:textId="77777777" w:rsidR="00191392" w:rsidRPr="00F511A5" w:rsidRDefault="00191392" w:rsidP="00191392">
      <w:bookmarkStart w:id="152" w:name="OLE_LINK229"/>
      <w:r w:rsidRPr="00F511A5">
        <w:t xml:space="preserve">[TS </w:t>
      </w:r>
      <w:bookmarkStart w:id="153" w:name="OLE_LINK11"/>
      <w:r w:rsidRPr="00F511A5">
        <w:t>38.214, clause 8.5.2.2</w:t>
      </w:r>
      <w:bookmarkEnd w:id="153"/>
      <w:r w:rsidRPr="00F511A5">
        <w:t>]</w:t>
      </w:r>
    </w:p>
    <w:p w14:paraId="0617FE83" w14:textId="77777777" w:rsidR="00191392" w:rsidRPr="00F511A5" w:rsidRDefault="00191392" w:rsidP="00191392">
      <w:bookmarkStart w:id="154" w:name="_Hlk86223236"/>
      <w:bookmarkEnd w:id="152"/>
      <w:r w:rsidRPr="00F511A5">
        <w:lastRenderedPageBreak/>
        <w:t xml:space="preserve">The UE can be configured with one CSI-RS pattern as indicated by the higher layer parameters </w:t>
      </w:r>
      <w:proofErr w:type="spellStart"/>
      <w:r w:rsidRPr="00F511A5">
        <w:rPr>
          <w:i/>
          <w:iCs/>
        </w:rPr>
        <w:t>sl</w:t>
      </w:r>
      <w:proofErr w:type="spellEnd"/>
      <w:r w:rsidRPr="00F511A5">
        <w:rPr>
          <w:i/>
          <w:iCs/>
        </w:rPr>
        <w:t>-CSI-RS-</w:t>
      </w:r>
      <w:proofErr w:type="spellStart"/>
      <w:r w:rsidRPr="00F511A5">
        <w:rPr>
          <w:i/>
          <w:iCs/>
        </w:rPr>
        <w:t>FreqAllocation</w:t>
      </w:r>
      <w:proofErr w:type="spellEnd"/>
      <w:r w:rsidRPr="00F511A5">
        <w:rPr>
          <w:i/>
          <w:iCs/>
        </w:rPr>
        <w:t xml:space="preserve">, </w:t>
      </w:r>
      <w:proofErr w:type="spellStart"/>
      <w:r w:rsidRPr="00F511A5">
        <w:rPr>
          <w:i/>
          <w:iCs/>
        </w:rPr>
        <w:t>sl-OneAntennaPort</w:t>
      </w:r>
      <w:proofErr w:type="spellEnd"/>
      <w:r w:rsidRPr="00F511A5">
        <w:rPr>
          <w:i/>
          <w:iCs/>
        </w:rPr>
        <w:t xml:space="preserve">, </w:t>
      </w:r>
      <w:proofErr w:type="spellStart"/>
      <w:r w:rsidRPr="00F511A5">
        <w:rPr>
          <w:i/>
          <w:iCs/>
        </w:rPr>
        <w:t>sl</w:t>
      </w:r>
      <w:proofErr w:type="spellEnd"/>
      <w:r w:rsidRPr="00F511A5">
        <w:rPr>
          <w:i/>
          <w:iCs/>
        </w:rPr>
        <w:t>-CSI-RS-</w:t>
      </w:r>
      <w:proofErr w:type="spellStart"/>
      <w:r w:rsidRPr="00F511A5">
        <w:rPr>
          <w:i/>
          <w:iCs/>
        </w:rPr>
        <w:t>FirstSymbol</w:t>
      </w:r>
      <w:proofErr w:type="spellEnd"/>
      <w:r w:rsidRPr="00F511A5">
        <w:rPr>
          <w:i/>
          <w:iCs/>
        </w:rPr>
        <w:t xml:space="preserve"> </w:t>
      </w:r>
      <w:r w:rsidRPr="00F511A5">
        <w:t>in</w:t>
      </w:r>
      <w:r w:rsidRPr="00F511A5">
        <w:rPr>
          <w:i/>
          <w:iCs/>
        </w:rPr>
        <w:t xml:space="preserve"> SL-CSI-RS-Config</w:t>
      </w:r>
      <w:r w:rsidRPr="00F511A5">
        <w:t>.</w:t>
      </w:r>
    </w:p>
    <w:p w14:paraId="618BA75A" w14:textId="77777777" w:rsidR="00191392" w:rsidRPr="00F511A5" w:rsidRDefault="00191392" w:rsidP="00191392">
      <w:r w:rsidRPr="00F511A5">
        <w:t xml:space="preserve">Parameters for which the UE shall assume non-zero transmission power for CSI-RS are configured according to clause 8.2.1. </w:t>
      </w:r>
    </w:p>
    <w:p w14:paraId="45A017A3" w14:textId="77777777" w:rsidR="00191392" w:rsidRPr="00F511A5" w:rsidRDefault="00191392" w:rsidP="00191392">
      <w:r w:rsidRPr="00F511A5">
        <w:t xml:space="preserve">A UE is not expected to be configured such that a CSI-RS and the corresponding </w:t>
      </w:r>
      <w:proofErr w:type="spellStart"/>
      <w:r w:rsidRPr="00F511A5">
        <w:t>PSCCH</w:t>
      </w:r>
      <w:proofErr w:type="spellEnd"/>
      <w:r w:rsidRPr="00F511A5">
        <w:t xml:space="preserve"> can be mapped to the same resource element. A UE is not expected to receive </w:t>
      </w:r>
      <w:proofErr w:type="spellStart"/>
      <w:r w:rsidRPr="00F511A5">
        <w:t>sidelink</w:t>
      </w:r>
      <w:proofErr w:type="spellEnd"/>
      <w:r w:rsidRPr="00F511A5">
        <w:t xml:space="preserve"> CSI-RS and </w:t>
      </w:r>
      <w:proofErr w:type="spellStart"/>
      <w:r w:rsidRPr="00F511A5">
        <w:t>PSSCH</w:t>
      </w:r>
      <w:proofErr w:type="spellEnd"/>
      <w:r w:rsidRPr="00F511A5">
        <w:t xml:space="preserve"> DM-RS, nor CSI-RS and 2nd-stage SCI, on the same symbol.</w:t>
      </w:r>
    </w:p>
    <w:p w14:paraId="29B7B04B" w14:textId="77777777" w:rsidR="00191392" w:rsidRPr="00F511A5" w:rsidRDefault="00191392" w:rsidP="00191392">
      <w:pPr>
        <w:rPr>
          <w:rFonts w:eastAsia="Malgun Gothic"/>
        </w:rPr>
      </w:pPr>
      <w:bookmarkStart w:id="155" w:name="OLE_LINK192"/>
      <w:proofErr w:type="spellStart"/>
      <w:r w:rsidRPr="00F511A5">
        <w:t>Sidelink</w:t>
      </w:r>
      <w:proofErr w:type="spellEnd"/>
      <w:r w:rsidRPr="00F511A5">
        <w:t xml:space="preserve"> CSI-RS</w:t>
      </w:r>
      <w:bookmarkEnd w:id="155"/>
      <w:r w:rsidRPr="00F511A5">
        <w:t xml:space="preserve"> shall be transmitted according to [4, TS 38.211] in the resource blocks used for the </w:t>
      </w:r>
      <w:proofErr w:type="spellStart"/>
      <w:r w:rsidRPr="00F511A5">
        <w:t>PSSCH</w:t>
      </w:r>
      <w:proofErr w:type="spellEnd"/>
      <w:r w:rsidRPr="00F511A5">
        <w:t xml:space="preserve"> associated with the SCI format 2-A triggering a report.</w:t>
      </w:r>
    </w:p>
    <w:p w14:paraId="06F2EC31" w14:textId="77777777" w:rsidR="00191392" w:rsidRPr="00F511A5" w:rsidRDefault="00191392" w:rsidP="00191392">
      <w:bookmarkStart w:id="156" w:name="OLE_LINK6"/>
      <w:bookmarkEnd w:id="154"/>
      <w:r w:rsidRPr="00F511A5">
        <w:t>[</w:t>
      </w:r>
      <w:bookmarkStart w:id="157" w:name="OLE_LINK12"/>
      <w:r w:rsidRPr="00F511A5">
        <w:t xml:space="preserve">TS 38.214, clause </w:t>
      </w:r>
      <w:bookmarkStart w:id="158" w:name="OLE_LINK13"/>
      <w:r w:rsidRPr="00F511A5">
        <w:t>8.2.1</w:t>
      </w:r>
      <w:bookmarkEnd w:id="157"/>
      <w:bookmarkEnd w:id="158"/>
      <w:r w:rsidRPr="00F511A5">
        <w:t>]</w:t>
      </w:r>
    </w:p>
    <w:p w14:paraId="305BB718" w14:textId="77777777" w:rsidR="00191392" w:rsidRPr="00F511A5" w:rsidRDefault="00191392" w:rsidP="00191392">
      <w:bookmarkStart w:id="159" w:name="OLE_LINK172"/>
      <w:bookmarkEnd w:id="156"/>
      <w:r w:rsidRPr="00F511A5">
        <w:t xml:space="preserve">A UE transmits </w:t>
      </w:r>
      <w:proofErr w:type="spellStart"/>
      <w:r w:rsidRPr="00F511A5">
        <w:t>sidelink</w:t>
      </w:r>
      <w:proofErr w:type="spellEnd"/>
      <w:r w:rsidRPr="00F511A5">
        <w:t xml:space="preserve"> CSI-RS within a </w:t>
      </w:r>
      <w:bookmarkStart w:id="160" w:name="OLE_LINK230"/>
      <w:r w:rsidRPr="00F511A5">
        <w:t>unicast</w:t>
      </w:r>
      <w:bookmarkEnd w:id="160"/>
      <w:r w:rsidRPr="00F511A5">
        <w:t xml:space="preserve"> </w:t>
      </w:r>
      <w:proofErr w:type="spellStart"/>
      <w:r w:rsidRPr="00F511A5">
        <w:t>PSSCH</w:t>
      </w:r>
      <w:proofErr w:type="spellEnd"/>
      <w:r w:rsidRPr="00F511A5">
        <w:t xml:space="preserve"> transmission if the following conditions hold:</w:t>
      </w:r>
    </w:p>
    <w:p w14:paraId="498BDC66" w14:textId="77777777" w:rsidR="00191392" w:rsidRPr="00F511A5" w:rsidRDefault="00191392" w:rsidP="00191392">
      <w:pPr>
        <w:pStyle w:val="B10"/>
      </w:pPr>
      <w:r w:rsidRPr="00F511A5">
        <w:t>-</w:t>
      </w:r>
      <w:r w:rsidRPr="00F511A5">
        <w:tab/>
        <w:t xml:space="preserve">CSI reporting is enabled by higher layer parameter </w:t>
      </w:r>
      <w:bookmarkStart w:id="161" w:name="OLE_LINK191"/>
      <w:proofErr w:type="spellStart"/>
      <w:r w:rsidRPr="00F511A5">
        <w:rPr>
          <w:i/>
        </w:rPr>
        <w:t>sl</w:t>
      </w:r>
      <w:proofErr w:type="spellEnd"/>
      <w:r w:rsidRPr="00F511A5">
        <w:rPr>
          <w:i/>
        </w:rPr>
        <w:t>-CSI</w:t>
      </w:r>
      <w:bookmarkEnd w:id="161"/>
      <w:r w:rsidRPr="00F511A5">
        <w:rPr>
          <w:i/>
        </w:rPr>
        <w:t>-Acquisition</w:t>
      </w:r>
      <w:r w:rsidRPr="00F511A5">
        <w:t>; and</w:t>
      </w:r>
    </w:p>
    <w:p w14:paraId="1593163D" w14:textId="77777777" w:rsidR="00191392" w:rsidRPr="00F511A5" w:rsidRDefault="00191392" w:rsidP="00191392">
      <w:pPr>
        <w:pStyle w:val="B10"/>
      </w:pPr>
      <w:r w:rsidRPr="00F511A5">
        <w:t>-</w:t>
      </w:r>
      <w:r w:rsidRPr="00F511A5">
        <w:tab/>
        <w:t>the '</w:t>
      </w:r>
      <w:r w:rsidRPr="00F511A5">
        <w:rPr>
          <w:i/>
          <w:iCs/>
        </w:rPr>
        <w:t>CSI request</w:t>
      </w:r>
      <w:r w:rsidRPr="00F511A5">
        <w:t>' field in the corresponding SCI format 2-A is set to 1.</w:t>
      </w:r>
    </w:p>
    <w:bookmarkEnd w:id="159"/>
    <w:p w14:paraId="46C8EC30" w14:textId="77777777" w:rsidR="00191392" w:rsidRPr="00F511A5" w:rsidRDefault="00191392" w:rsidP="00191392">
      <w:r w:rsidRPr="00F511A5">
        <w:t>The following parameters for CSI-RS transmission are configured for each CSI-RS configuration:</w:t>
      </w:r>
    </w:p>
    <w:p w14:paraId="2519D8F6" w14:textId="77777777" w:rsidR="00191392" w:rsidRPr="00F511A5" w:rsidRDefault="00191392" w:rsidP="00191392">
      <w:pPr>
        <w:pStyle w:val="B10"/>
      </w:pPr>
      <w:r w:rsidRPr="00F511A5">
        <w:t>-</w:t>
      </w:r>
      <w:r w:rsidRPr="00F511A5">
        <w:tab/>
      </w:r>
      <w:proofErr w:type="spellStart"/>
      <w:r w:rsidRPr="00F511A5">
        <w:rPr>
          <w:i/>
          <w:iCs/>
        </w:rPr>
        <w:t>sl</w:t>
      </w:r>
      <w:proofErr w:type="spellEnd"/>
      <w:r w:rsidRPr="00F511A5">
        <w:rPr>
          <w:i/>
          <w:iCs/>
        </w:rPr>
        <w:t>-CSI-RS-</w:t>
      </w:r>
      <w:proofErr w:type="spellStart"/>
      <w:r w:rsidRPr="00F511A5">
        <w:rPr>
          <w:i/>
          <w:iCs/>
        </w:rPr>
        <w:t>FirstSymbol</w:t>
      </w:r>
      <w:proofErr w:type="spellEnd"/>
      <w:r w:rsidRPr="00F511A5">
        <w:t xml:space="preserve"> indicates the first OFDM symbol in a </w:t>
      </w:r>
      <w:proofErr w:type="spellStart"/>
      <w:r w:rsidRPr="00F511A5">
        <w:t>PRB</w:t>
      </w:r>
      <w:proofErr w:type="spellEnd"/>
      <w:r w:rsidRPr="00F511A5">
        <w:t xml:space="preserve"> used for SL CSI-RS</w:t>
      </w:r>
    </w:p>
    <w:p w14:paraId="6BA521F1" w14:textId="77777777" w:rsidR="00191392" w:rsidRPr="00F511A5" w:rsidRDefault="00191392" w:rsidP="00191392">
      <w:pPr>
        <w:pStyle w:val="B10"/>
      </w:pPr>
      <w:r w:rsidRPr="00F511A5">
        <w:t>-</w:t>
      </w:r>
      <w:r w:rsidRPr="00F511A5">
        <w:tab/>
      </w:r>
      <w:proofErr w:type="spellStart"/>
      <w:r w:rsidRPr="00F511A5">
        <w:rPr>
          <w:i/>
          <w:iCs/>
        </w:rPr>
        <w:t>sl</w:t>
      </w:r>
      <w:proofErr w:type="spellEnd"/>
      <w:r w:rsidRPr="00F511A5">
        <w:rPr>
          <w:i/>
          <w:iCs/>
        </w:rPr>
        <w:t>-CSI-RS-</w:t>
      </w:r>
      <w:proofErr w:type="spellStart"/>
      <w:r w:rsidRPr="00F511A5">
        <w:rPr>
          <w:i/>
          <w:iCs/>
        </w:rPr>
        <w:t>FreqAllocation</w:t>
      </w:r>
      <w:proofErr w:type="spellEnd"/>
      <w:r w:rsidRPr="00F511A5">
        <w:t xml:space="preserve"> indicates the number of antenna ports and the frequency domain allocation for SL CSI-RS. </w:t>
      </w:r>
    </w:p>
    <w:p w14:paraId="39140CD1" w14:textId="77777777" w:rsidR="00191392" w:rsidRPr="00F511A5" w:rsidRDefault="00191392" w:rsidP="00191392">
      <w:r w:rsidRPr="00F511A5">
        <w:t xml:space="preserve">When the UE is configured with </w:t>
      </w:r>
      <w:proofErr w:type="spellStart"/>
      <w:r w:rsidRPr="00F511A5">
        <w:rPr>
          <w:i/>
          <w:iCs/>
        </w:rPr>
        <w:t>Q</w:t>
      </w:r>
      <w:r w:rsidRPr="00F511A5">
        <w:rPr>
          <w:i/>
          <w:iCs/>
          <w:vertAlign w:val="subscript"/>
        </w:rPr>
        <w:t>p</w:t>
      </w:r>
      <w:proofErr w:type="spellEnd"/>
      <w:proofErr w:type="gramStart"/>
      <w:r w:rsidRPr="00F511A5">
        <w:t>={</w:t>
      </w:r>
      <w:proofErr w:type="gramEnd"/>
      <w:r w:rsidRPr="00F511A5">
        <w:t xml:space="preserve">1,2} CSI-RS port(s) in </w:t>
      </w:r>
      <w:proofErr w:type="spellStart"/>
      <w:r w:rsidRPr="00F511A5">
        <w:t>sidelink</w:t>
      </w:r>
      <w:proofErr w:type="spellEnd"/>
      <w:r w:rsidRPr="00F511A5">
        <w:t xml:space="preserve"> and the number of scheduled layers is </w:t>
      </w:r>
      <m:oMath>
        <m:sSubSup>
          <m:sSubSupPr>
            <m:ctrlPr>
              <w:ins w:id="162" w:author="8005" w:date="2021-11-30T19:37:00Z">
                <w:rPr>
                  <w:rFonts w:ascii="Cambria Math" w:eastAsia="Malgun Gothic" w:hAnsi="Cambria Math" w:cs="Gulim"/>
                </w:rPr>
              </w:ins>
            </m:ctrlPr>
          </m:sSubSupPr>
          <m:e>
            <m:r>
              <w:ins w:id="163" w:author="8005" w:date="2021-11-30T19:37:00Z">
                <w:rPr>
                  <w:rFonts w:ascii="Cambria Math" w:hAnsi="Cambria Math"/>
                </w:rPr>
                <m:t>n</m:t>
              </w:ins>
            </m:r>
          </m:e>
          <m:sub>
            <m:r>
              <w:ins w:id="164" w:author="8005" w:date="2021-11-30T19:37:00Z">
                <w:rPr>
                  <w:rFonts w:ascii="Cambria Math" w:hAnsi="Cambria Math"/>
                </w:rPr>
                <m:t>layer</m:t>
              </w:ins>
            </m:r>
          </m:sub>
          <m:sup>
            <m:r>
              <w:ins w:id="165" w:author="8005" w:date="2021-11-30T19:37:00Z">
                <w:rPr>
                  <w:rFonts w:ascii="Cambria Math" w:hAnsi="Cambria Math"/>
                </w:rPr>
                <m:t>PSSCH</m:t>
              </w:ins>
            </m:r>
          </m:sup>
        </m:sSubSup>
      </m:oMath>
      <w:r w:rsidRPr="00F511A5">
        <w:t>,</w:t>
      </w:r>
    </w:p>
    <w:p w14:paraId="513C87EA" w14:textId="77777777" w:rsidR="00191392" w:rsidRPr="00F511A5" w:rsidRDefault="00191392" w:rsidP="00191392">
      <w:pPr>
        <w:pStyle w:val="B10"/>
      </w:pPr>
      <w:r w:rsidRPr="00F511A5">
        <w:t>-</w:t>
      </w:r>
      <w:r w:rsidRPr="00F511A5">
        <w:tab/>
        <w:t xml:space="preserve">The CSI-RS scaling factor </w:t>
      </w:r>
      <m:oMath>
        <m:sSub>
          <m:sSubPr>
            <m:ctrlPr>
              <w:ins w:id="166" w:author="8005" w:date="2021-11-30T19:37:00Z">
                <w:rPr>
                  <w:rFonts w:ascii="Cambria Math" w:hAnsi="Cambria Math"/>
                </w:rPr>
              </w:ins>
            </m:ctrlPr>
          </m:sSubPr>
          <m:e>
            <m:r>
              <w:ins w:id="167" w:author="8005" w:date="2021-11-30T19:37:00Z">
                <w:rPr>
                  <w:rFonts w:ascii="Cambria Math" w:hAnsi="Cambria Math"/>
                </w:rPr>
                <m:t>?2</m:t>
              </w:ins>
            </m:r>
          </m:e>
          <m:sub>
            <m:r>
              <w:ins w:id="168" w:author="8005" w:date="2021-11-30T19:37:00Z">
                <m:rPr>
                  <m:sty m:val="p"/>
                </m:rPr>
                <w:rPr>
                  <w:rFonts w:ascii="Cambria Math" w:hAnsi="Cambria Math"/>
                </w:rPr>
                <m:t>CSIRS</m:t>
              </w:ins>
            </m:r>
          </m:sub>
        </m:sSub>
      </m:oMath>
      <w:r w:rsidRPr="00F511A5">
        <w:t xml:space="preserve"> specified in clause 8.4.1.5.3 of [4, TS 38.211] is given by </w:t>
      </w:r>
      <m:oMath>
        <m:sSub>
          <m:sSubPr>
            <m:ctrlPr>
              <w:ins w:id="169" w:author="8005" w:date="2021-11-30T19:37:00Z">
                <w:rPr>
                  <w:rFonts w:ascii="Cambria Math" w:hAnsi="Cambria Math"/>
                </w:rPr>
              </w:ins>
            </m:ctrlPr>
          </m:sSubPr>
          <m:e>
            <m:r>
              <w:ins w:id="170" w:author="8005" w:date="2021-11-30T19:37:00Z">
                <w:rPr>
                  <w:rFonts w:ascii="Cambria Math" w:hAnsi="Cambria Math"/>
                </w:rPr>
                <m:t>?2</m:t>
              </w:ins>
            </m:r>
          </m:e>
          <m:sub>
            <m:r>
              <w:ins w:id="171" w:author="8005" w:date="2021-11-30T19:37:00Z">
                <m:rPr>
                  <m:sty m:val="p"/>
                </m:rPr>
                <w:rPr>
                  <w:rFonts w:ascii="Cambria Math" w:hAnsi="Cambria Math"/>
                </w:rPr>
                <m:t>CSIRS</m:t>
              </w:ins>
            </m:r>
          </m:sub>
        </m:sSub>
        <m:r>
          <w:ins w:id="172" w:author="8005" w:date="2021-11-30T19:37:00Z">
            <m:rPr>
              <m:sty m:val="p"/>
            </m:rPr>
            <w:rPr>
              <w:rFonts w:ascii="Cambria Math" w:hAnsi="Cambria Math"/>
            </w:rPr>
            <m:t>=</m:t>
          </w:ins>
        </m:r>
        <m:sSubSup>
          <m:sSubSupPr>
            <m:ctrlPr>
              <w:ins w:id="173" w:author="8005" w:date="2021-11-30T19:37:00Z">
                <w:rPr>
                  <w:rFonts w:ascii="Cambria Math" w:hAnsi="Cambria Math"/>
                </w:rPr>
              </w:ins>
            </m:ctrlPr>
          </m:sSubSupPr>
          <m:e>
            <m:r>
              <w:ins w:id="174" w:author="8005" w:date="2021-11-30T19:37:00Z">
                <w:rPr>
                  <w:rFonts w:ascii="Cambria Math" w:hAnsi="Cambria Math"/>
                </w:rPr>
                <m:t>?2</m:t>
              </w:ins>
            </m:r>
          </m:e>
          <m:sub>
            <m:r>
              <w:ins w:id="175" w:author="8005" w:date="2021-11-30T19:37:00Z">
                <m:rPr>
                  <m:sty m:val="p"/>
                </m:rPr>
                <w:rPr>
                  <w:rFonts w:ascii="Cambria Math" w:hAnsi="Cambria Math"/>
                </w:rPr>
                <m:t>DMRS</m:t>
              </w:ins>
            </m:r>
          </m:sub>
          <m:sup>
            <m:r>
              <w:ins w:id="176" w:author="8005" w:date="2021-11-30T19:37:00Z">
                <m:rPr>
                  <m:sty m:val="p"/>
                </m:rPr>
                <w:rPr>
                  <w:rFonts w:ascii="Cambria Math" w:hAnsi="Cambria Math"/>
                </w:rPr>
                <m:t>PSSCH</m:t>
              </w:ins>
            </m:r>
          </m:sup>
        </m:sSubSup>
        <m:r>
          <w:ins w:id="177" w:author="8005" w:date="2021-11-30T19:37:00Z">
            <m:rPr>
              <m:sty m:val="p"/>
            </m:rPr>
            <w:rPr>
              <w:rFonts w:ascii="Cambria Math" w:hAnsi="Cambria Math"/>
            </w:rPr>
            <m:t>a??</m:t>
          </w:ins>
        </m:r>
        <m:rad>
          <m:radPr>
            <m:degHide m:val="1"/>
            <m:ctrlPr>
              <w:ins w:id="178" w:author="8005" w:date="2021-11-30T19:37:00Z">
                <w:rPr>
                  <w:rFonts w:ascii="Cambria Math" w:hAnsi="Cambria Math"/>
                </w:rPr>
              </w:ins>
            </m:ctrlPr>
          </m:radPr>
          <m:deg/>
          <m:e>
            <m:f>
              <m:fPr>
                <m:ctrlPr>
                  <w:ins w:id="179" w:author="8005" w:date="2021-11-30T19:37:00Z">
                    <w:rPr>
                      <w:rFonts w:ascii="Cambria Math" w:hAnsi="Cambria Math"/>
                    </w:rPr>
                  </w:ins>
                </m:ctrlPr>
              </m:fPr>
              <m:num>
                <m:sSubSup>
                  <m:sSubSupPr>
                    <m:ctrlPr>
                      <w:ins w:id="180" w:author="8005" w:date="2021-11-30T19:37:00Z">
                        <w:rPr>
                          <w:rFonts w:ascii="Cambria Math" w:hAnsi="Cambria Math"/>
                        </w:rPr>
                      </w:ins>
                    </m:ctrlPr>
                  </m:sSubSupPr>
                  <m:e>
                    <m:r>
                      <w:ins w:id="181" w:author="8005" w:date="2021-11-30T19:37:00Z">
                        <w:rPr>
                          <w:rFonts w:ascii="Cambria Math" w:hAnsi="Cambria Math"/>
                        </w:rPr>
                        <m:t>n</m:t>
                      </w:ins>
                    </m:r>
                  </m:e>
                  <m:sub>
                    <m:r>
                      <w:ins w:id="182" w:author="8005" w:date="2021-11-30T19:37:00Z">
                        <w:rPr>
                          <w:rFonts w:ascii="Cambria Math" w:hAnsi="Cambria Math"/>
                        </w:rPr>
                        <m:t>layer</m:t>
                      </w:ins>
                    </m:r>
                  </m:sub>
                  <m:sup>
                    <m:r>
                      <w:ins w:id="183" w:author="8005" w:date="2021-11-30T19:37:00Z">
                        <w:rPr>
                          <w:rFonts w:ascii="Cambria Math" w:hAnsi="Cambria Math"/>
                        </w:rPr>
                        <m:t>PSSCH</m:t>
                      </w:ins>
                    </m:r>
                  </m:sup>
                </m:sSubSup>
              </m:num>
              <m:den>
                <m:sSub>
                  <m:sSubPr>
                    <m:ctrlPr>
                      <w:ins w:id="184" w:author="8005" w:date="2021-11-30T19:37:00Z">
                        <w:rPr>
                          <w:rFonts w:ascii="Cambria Math" w:hAnsi="Cambria Math"/>
                        </w:rPr>
                      </w:ins>
                    </m:ctrlPr>
                  </m:sSubPr>
                  <m:e>
                    <m:r>
                      <w:ins w:id="185" w:author="8005" w:date="2021-11-30T19:37:00Z">
                        <w:rPr>
                          <w:rFonts w:ascii="Cambria Math" w:hAnsi="Cambria Math"/>
                        </w:rPr>
                        <m:t>Q</m:t>
                      </w:ins>
                    </m:r>
                  </m:e>
                  <m:sub>
                    <m:r>
                      <w:ins w:id="186" w:author="8005" w:date="2021-11-30T19:37:00Z">
                        <w:rPr>
                          <w:rFonts w:ascii="Cambria Math" w:hAnsi="Cambria Math"/>
                        </w:rPr>
                        <m:t>p</m:t>
                      </w:ins>
                    </m:r>
                  </m:sub>
                </m:sSub>
              </m:den>
            </m:f>
          </m:e>
        </m:rad>
        <m:r>
          <w:ins w:id="187" w:author="8005" w:date="2021-11-30T19:37:00Z">
            <m:rPr>
              <m:sty m:val="p"/>
            </m:rPr>
            <w:rPr>
              <w:rFonts w:ascii="Cambria Math" w:hAnsi="Cambria Math"/>
              <w:lang w:eastAsia="ko-KR"/>
            </w:rPr>
            <m:t xml:space="preserve"> </m:t>
          </w:ins>
        </m:r>
      </m:oMath>
      <w:r w:rsidRPr="00F511A5">
        <w:rPr>
          <w:lang w:eastAsia="ko-KR"/>
        </w:rPr>
        <w:t xml:space="preserve"> where </w:t>
      </w:r>
      <m:oMath>
        <m:sSubSup>
          <m:sSubSupPr>
            <m:ctrlPr>
              <w:ins w:id="188" w:author="8005" w:date="2021-11-30T19:37:00Z">
                <w:rPr>
                  <w:rFonts w:ascii="Cambria Math" w:hAnsi="Cambria Math"/>
                </w:rPr>
              </w:ins>
            </m:ctrlPr>
          </m:sSubSupPr>
          <m:e>
            <m:r>
              <w:ins w:id="189" w:author="8005" w:date="2021-11-30T19:37:00Z">
                <w:rPr>
                  <w:rFonts w:ascii="Cambria Math" w:hAnsi="Cambria Math"/>
                </w:rPr>
                <m:t>?2</m:t>
              </w:ins>
            </m:r>
          </m:e>
          <m:sub>
            <m:r>
              <w:ins w:id="190" w:author="8005" w:date="2021-11-30T19:37:00Z">
                <m:rPr>
                  <m:sty m:val="p"/>
                </m:rPr>
                <w:rPr>
                  <w:rFonts w:ascii="Cambria Math" w:hAnsi="Cambria Math"/>
                </w:rPr>
                <m:t>DMRS</m:t>
              </w:ins>
            </m:r>
          </m:sub>
          <m:sup>
            <m:r>
              <w:ins w:id="191" w:author="8005" w:date="2021-11-30T19:37:00Z">
                <m:rPr>
                  <m:sty m:val="p"/>
                </m:rPr>
                <w:rPr>
                  <w:rFonts w:ascii="Cambria Math" w:hAnsi="Cambria Math"/>
                </w:rPr>
                <m:t>PSSCH</m:t>
              </w:ins>
            </m:r>
          </m:sup>
        </m:sSubSup>
      </m:oMath>
      <w:r w:rsidRPr="00F511A5">
        <w:rPr>
          <w:lang w:eastAsia="ko-KR"/>
        </w:rPr>
        <w:t xml:space="preserve"> is the scaling factor for the corresponding PSSCH specified in clause 8.3.1.5 of [4, TS 38.211].</w:t>
      </w:r>
    </w:p>
    <w:p w14:paraId="1A36FB9E" w14:textId="77777777" w:rsidR="00191392" w:rsidRPr="00F511A5" w:rsidRDefault="00191392" w:rsidP="00191392">
      <w:r w:rsidRPr="00F511A5">
        <w:t>[TS 38.212, clause 8.3.1.1]</w:t>
      </w:r>
    </w:p>
    <w:p w14:paraId="4A5FAD8C" w14:textId="77777777" w:rsidR="00191392" w:rsidRPr="00F511A5" w:rsidRDefault="00191392" w:rsidP="00191392">
      <w:r w:rsidRPr="00F511A5">
        <w:t xml:space="preserve">SCI format 1-A is used for the scheduling of </w:t>
      </w:r>
      <w:proofErr w:type="spellStart"/>
      <w:r w:rsidRPr="00F511A5">
        <w:t>PSSCH</w:t>
      </w:r>
      <w:proofErr w:type="spellEnd"/>
      <w:r w:rsidRPr="00F511A5">
        <w:t xml:space="preserve"> and 2</w:t>
      </w:r>
      <w:r w:rsidRPr="00F511A5">
        <w:rPr>
          <w:vertAlign w:val="superscript"/>
        </w:rPr>
        <w:t>nd</w:t>
      </w:r>
      <w:r w:rsidRPr="00F511A5">
        <w:t xml:space="preserve">-stage-SCI on </w:t>
      </w:r>
      <w:proofErr w:type="spellStart"/>
      <w:r w:rsidRPr="00F511A5">
        <w:t>PSSCH</w:t>
      </w:r>
      <w:proofErr w:type="spellEnd"/>
      <w:r w:rsidRPr="00F511A5">
        <w:t xml:space="preserve"> </w:t>
      </w:r>
    </w:p>
    <w:p w14:paraId="5391A2D5" w14:textId="77777777" w:rsidR="00191392" w:rsidRPr="00F511A5" w:rsidRDefault="00191392" w:rsidP="00191392">
      <w:r w:rsidRPr="00F511A5">
        <w:t>The following information is transmitted by means of the SCI format 1-A:</w:t>
      </w:r>
    </w:p>
    <w:p w14:paraId="1520B074" w14:textId="77777777" w:rsidR="00191392" w:rsidRPr="00F511A5" w:rsidRDefault="00191392" w:rsidP="00191392">
      <w:pPr>
        <w:pStyle w:val="B10"/>
        <w:rPr>
          <w:lang w:eastAsia="ko-KR"/>
        </w:rPr>
      </w:pPr>
      <w:r w:rsidRPr="00F511A5">
        <w:rPr>
          <w:lang w:eastAsia="ko-KR"/>
        </w:rPr>
        <w:t>-</w:t>
      </w:r>
      <w:r w:rsidRPr="00F511A5">
        <w:rPr>
          <w:lang w:eastAsia="ko-KR"/>
        </w:rPr>
        <w:tab/>
        <w:t>Priority – 3 bits as specified in clause 5.4.3.3 of [12, TS 23.287]</w:t>
      </w:r>
      <w:r w:rsidRPr="00F511A5">
        <w:t xml:space="preserve"> </w:t>
      </w:r>
      <w:r w:rsidRPr="00F511A5">
        <w:rPr>
          <w:lang w:eastAsia="ko-KR"/>
        </w:rPr>
        <w:t>and clause 5.22.1.3.1 of [8, TS 38.321].</w:t>
      </w:r>
    </w:p>
    <w:p w14:paraId="221E1B46" w14:textId="77777777" w:rsidR="00191392" w:rsidRPr="00F511A5" w:rsidRDefault="00191392" w:rsidP="00191392">
      <w:pPr>
        <w:pStyle w:val="B10"/>
        <w:rPr>
          <w:lang w:eastAsia="ko-KR"/>
        </w:rPr>
      </w:pPr>
      <w:r w:rsidRPr="00F511A5">
        <w:rPr>
          <w:lang w:eastAsia="ko-KR"/>
        </w:rPr>
        <w:t>-</w:t>
      </w:r>
      <w:r w:rsidRPr="00F511A5">
        <w:rPr>
          <w:lang w:eastAsia="ko-KR"/>
        </w:rPr>
        <w:tab/>
        <w:t>Frequency resource assignment –</w:t>
      </w:r>
      <w:r w:rsidRPr="00F511A5">
        <w:rPr>
          <w:sz w:val="24"/>
          <w:szCs w:val="24"/>
          <w:lang w:eastAsia="zh-CN"/>
        </w:rPr>
        <w:fldChar w:fldCharType="begin"/>
      </w:r>
      <w:r w:rsidRPr="00F511A5">
        <w:rPr>
          <w:sz w:val="24"/>
          <w:szCs w:val="24"/>
          <w:lang w:eastAsia="zh-CN"/>
        </w:rPr>
        <w:instrText xml:space="preserve"> QUOTE </w:instrText>
      </w:r>
      <w:r w:rsidR="00C055F8">
        <w:rPr>
          <w:position w:val="-20"/>
        </w:rPr>
        <w:pict w14:anchorId="2985F02E">
          <v:shape id="_x0000_i1030" type="#_x0000_t75" style="width:141.9pt;height:27.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19C7&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5B19C7&quot; wsp:rsidP=&quot;005B19C7&quot;&gt;&lt;m:oMathPara&gt;&lt;m:oMath&gt;&lt;m:r&gt;&lt;aml:annotation aml:id=&quot;0&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 &lt;/m:t&gt;&lt;/aml:content&gt;&lt;/aml:annotation&gt;&lt;/m:r&gt;&lt;m:d&gt;&lt;m:dPr&gt;&lt;m:begChr m:val=&quot;a??&quot;/&gt;&lt;m:endChr m:val=&quot;a?‰&quot;/&gt;&lt;m:ctrlPr&gt;&lt;aml:annotation aml:id=&quot;1&quot; w:type=&quot;Word.Insertion&quot; amlnnnn:author=&quot;8005&quot; aml:createdate=&quot;2021-11-30T19:37:00Z&quot;&gt;&lt;aml:content&gt;&lt;w:rPr&gt;&lt;w:rFonts w:ascii=&quot;Cambria Math&quot; w:h-ansi=&quot;Cambria Math&quot;/&gt;&lt;wx:font wx:val=&quot;Cambria Math&quot;/&gt;&lt;w:i/&gt;&lt;w:sz w:val=&quot;24&quot;/&gt;&lt;w:sz-cs w:val=&quot;24&quot;/&gt;&lt;w:lang w:fareast=&quot;EN-US&quot;/&gt;&lt;/w:rPr&gt;&lt;/aml:content&gt;&lt;/aml:annotation&gt;&lt;/m:ctrlPr&gt;&lt;/m:dPr&gt;&lt;m:e&gt;&lt;m:sSub&gt;&lt;m:sSubPr&gt;&lt;m:ctrlPr&gt;&lt;aml:annotation aml:id=&quot;2&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Pr&gt;&lt;m:e&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8005&quot; aml:createdate=&quot;2021-11-30T19:37:00Z&quot;&gt;&lt;aml:content&gt;&lt;m:rPr&gt;&lt;m:sty m:val=&quot;p&quot;/&gt;&lt;/m:rPr&gt;&lt;w:rPr&gt;&lt;w:rFonts w:ascii=&quot;Cambria Math&quot; w:h-ansi=&quot;Cambria Math&quot;/&gt;&lt;wx:font wx:val=&quot;Cambria Math&quot;/&gt;&lt;/w:rPr&gt;&lt;m:t&gt;2&lt;/m:t&gt;&lt;/aml:content&gt;&lt;/aml:annotation&gt;&lt;/m:r&gt;&lt;/m:sub&gt;&lt;/m:sSub&gt;&lt;m:r&gt;&lt;aml:annotation aml:id=&quot;5&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f&gt;&lt;m:fPr&gt;&lt;m:ctrlPr&gt;&lt;aml:annotation aml:id=&quot;6&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fPr&gt;&lt;m:num&gt;&lt;m:sSubSup&gt;&lt;m:sSubSupPr&gt;&lt;m:ctrlPr&gt;&lt;aml:annotation aml:id=&quot;7&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8&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9&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0&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11&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2&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d&gt;&lt;m:dPr&gt;&lt;m:ctrlPr&gt;&lt;aml:annotation aml:id=&quot;13&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dPr&gt;&lt;m:e&gt;&lt;m:sSubSup&gt;&lt;m:sSubSupPr&gt;&lt;m:ctrlPr&gt;&lt;aml:annotation aml:id=&quot;14&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15&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16&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7&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18&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9&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r&gt;&lt;aml:annotation aml:id=&quot;20&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1&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r&gt;&lt;aml:annotation aml:id=&quot;22&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3&quot; w:type=&quot;Word.Insertion&quot; aml:author=&quot;8005&quot; aml:createdate=&quot;2021-11-30T19:37:00Z&quot;&gt;&lt;aml:content&gt;&lt;m:rPr&gt;&lt;m:sty m:val=&quot;p&quot;/&gt;&lt;/m:rPr&gt;&lt;w:rPr&gt;&lt;w:rFonts w:ascii=&quot;Cambria Math&quot; w:h-ansi=&quot;Cambria Math&quot;/&gt;&lt;wx:font wx:val=&quot;Cambria Math&quot;/&gt;&lt;/w:rPr&gt;&lt;m:t&gt;1&lt;/m:t&gt;&lt;/aml:content&gt;&lt;/aml:annotation&gt;&lt;/m:r&gt;&lt;/m:e&gt;&lt;/m:d&gt;&lt;/m:num&gt;&lt;m:den&gt;&lt;m:r&gt;&lt;aml:annotation aml:id=&quot;24&quot; w:type=&quot;Word.Insertion&quot; aml:author=&quot;8005&quot; aml:createdate=&quot;2021-11-30T19:37:00Z&quot;&gt;&lt;aml:content&gt;&lt;m:rPr&gt;&lt;m:sty m:val=&quot;p&quot;/&gt;&lt;/m:rPr&gt;&lt;w:rPr&gt;&lt;w:rFonts w:ascii=&quot;Cambria Math&quot; w:h-ansi=&quot;Cambria Math&quot;/&gt;&lt;wx:font wx:val=&quot;Cambria Math&quot;/&gt;&lt;/w:rPr&gt;&lt;m:t&gt;2&lt;/m:t&gt;&lt;/aml:content&gt;&lt;/aml:annotation&gt;&lt;/m:r&gt;&lt;/m:den&gt;&lt;/m:f&gt;&lt;m:r&gt;&lt;aml:annotation aml:id=&quot;25&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F511A5">
        <w:rPr>
          <w:sz w:val="24"/>
          <w:szCs w:val="24"/>
          <w:lang w:eastAsia="zh-CN"/>
        </w:rPr>
        <w:instrText xml:space="preserve"> </w:instrText>
      </w:r>
      <w:r w:rsidRPr="00F511A5">
        <w:rPr>
          <w:sz w:val="24"/>
          <w:szCs w:val="24"/>
          <w:lang w:eastAsia="zh-CN"/>
        </w:rPr>
        <w:fldChar w:fldCharType="separate"/>
      </w:r>
      <w:r w:rsidR="00C055F8">
        <w:rPr>
          <w:position w:val="-20"/>
        </w:rPr>
        <w:pict w14:anchorId="125BD1DB">
          <v:shape id="_x0000_i1031" type="#_x0000_t75" style="width:141.9pt;height:27.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19C7&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5B19C7&quot; wsp:rsidP=&quot;005B19C7&quot;&gt;&lt;m:oMathPara&gt;&lt;m:oMath&gt;&lt;m:r&gt;&lt;aml:annotation aml:id=&quot;0&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 &lt;/m:t&gt;&lt;/aml:content&gt;&lt;/aml:annotation&gt;&lt;/m:r&gt;&lt;m:d&gt;&lt;m:dPr&gt;&lt;m:begChr m:val=&quot;a??&quot;/&gt;&lt;m:endChr m:val=&quot;a?‰&quot;/&gt;&lt;m:ctrlPr&gt;&lt;aml:annotation aml:id=&quot;1&quot; w:type=&quot;Word.Insertion&quot; amlnnnn:author=&quot;8005&quot; aml:createdate=&quot;2021-11-30T19:37:00Z&quot;&gt;&lt;aml:content&gt;&lt;w:rPr&gt;&lt;w:rFonts w:ascii=&quot;Cambria Math&quot; w:h-ansi=&quot;Cambria Math&quot;/&gt;&lt;wx:font wx:val=&quot;Cambria Math&quot;/&gt;&lt;w:i/&gt;&lt;w:sz w:val=&quot;24&quot;/&gt;&lt;w:sz-cs w:val=&quot;24&quot;/&gt;&lt;w:lang w:fareast=&quot;EN-US&quot;/&gt;&lt;/w:rPr&gt;&lt;/aml:content&gt;&lt;/aml:annotation&gt;&lt;/m:ctrlPr&gt;&lt;/m:dPr&gt;&lt;m:e&gt;&lt;m:sSub&gt;&lt;m:sSubPr&gt;&lt;m:ctrlPr&gt;&lt;aml:annotation aml:id=&quot;2&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Pr&gt;&lt;m:e&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rPr&gt;&lt;m:t&gt;log&lt;/m:t&gt;&lt;/aml:content&gt;&lt;/aml:annotation&gt;&lt;/m:r&gt;&lt;/m:e&gt;&lt;m:sub&gt;&lt;m:r&gt;&lt;aml:annotation aml:id=&quot;4&quot; w:type=&quot;Word.Insertion&quot; aml:author=&quot;8005&quot; aml:createdate=&quot;2021-11-30T19:37:00Z&quot;&gt;&lt;aml:content&gt;&lt;m:rPr&gt;&lt;m:sty m:val=&quot;p&quot;/&gt;&lt;/m:rPr&gt;&lt;w:rPr&gt;&lt;w:rFonts w:ascii=&quot;Cambria Math&quot; w:h-ansi=&quot;Cambria Math&quot;/&gt;&lt;wx:font wx:val=&quot;Cambria Math&quot;/&gt;&lt;/w:rPr&gt;&lt;m:t&gt;2&lt;/m:t&gt;&lt;/aml:content&gt;&lt;/aml:annotation&gt;&lt;/m:r&gt;&lt;/m:sub&gt;&lt;/m:sSub&gt;&lt;m:r&gt;&lt;aml:annotation aml:id=&quot;5&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f&gt;&lt;m:fPr&gt;&lt;m:ctrlPr&gt;&lt;aml:annotation aml:id=&quot;6&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fPr&gt;&lt;m:num&gt;&lt;m:sSubSup&gt;&lt;m:sSubSupPr&gt;&lt;m:ctrlPr&gt;&lt;aml:annotation aml:id=&quot;7&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8&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9&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0&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11&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2&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d&gt;&lt;m:dPr&gt;&lt;m:ctrlPr&gt;&lt;aml:annotation aml:id=&quot;13&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dPr&gt;&lt;m:e&gt;&lt;m:sSubSup&gt;&lt;m:sSubSupPr&gt;&lt;m:ctrlPr&gt;&lt;aml:annotation aml:id=&quot;14&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15&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16&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7&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18&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9&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r&gt;&lt;aml:annotation aml:id=&quot;20&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1&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r&gt;&lt;aml:annotation aml:id=&quot;22&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3&quot; w:type=&quot;Word.Insertion&quot; aml:author=&quot;8005&quot; aml:createdate=&quot;2021-11-30T19:37:00Z&quot;&gt;&lt;aml:content&gt;&lt;m:rPr&gt;&lt;m:sty m:val=&quot;p&quot;/&gt;&lt;/m:rPr&gt;&lt;w:rPr&gt;&lt;w:rFonts w:ascii=&quot;Cambria Math&quot; w:h-ansi=&quot;Cambria Math&quot;/&gt;&lt;wx:font wx:val=&quot;Cambria Math&quot;/&gt;&lt;/w:rPr&gt;&lt;m:t&gt;1&lt;/m:t&gt;&lt;/aml:content&gt;&lt;/aml:annotation&gt;&lt;/m:r&gt;&lt;/m:e&gt;&lt;/m:d&gt;&lt;/m:num&gt;&lt;m:den&gt;&lt;m:r&gt;&lt;aml:annotation aml:id=&quot;24&quot; w:type=&quot;Word.Insertion&quot; aml:author=&quot;8005&quot; aml:createdate=&quot;2021-11-30T19:37:00Z&quot;&gt;&lt;aml:content&gt;&lt;m:rPr&gt;&lt;m:sty m:val=&quot;p&quot;/&gt;&lt;/m:rPr&gt;&lt;w:rPr&gt;&lt;w:rFonts w:ascii=&quot;Cambria Math&quot; w:h-ansi=&quot;Cambria Math&quot;/&gt;&lt;wx:font wx:val=&quot;Cambria Math&quot;/&gt;&lt;/w:rPr&gt;&lt;m:t&gt;2&lt;/m:t&gt;&lt;/aml:content&gt;&lt;/aml:annotation&gt;&lt;/m:r&gt;&lt;/m:den&gt;&lt;/m:f&gt;&lt;m:r&gt;&lt;aml:annotation aml:id=&quot;25&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F511A5">
        <w:rPr>
          <w:sz w:val="24"/>
          <w:szCs w:val="24"/>
          <w:lang w:eastAsia="zh-CN"/>
        </w:rPr>
        <w:fldChar w:fldCharType="end"/>
      </w:r>
      <w:r w:rsidRPr="00F511A5">
        <w:rPr>
          <w:sz w:val="24"/>
          <w:szCs w:val="24"/>
          <w:lang w:eastAsia="zh-CN"/>
        </w:rPr>
        <w:t xml:space="preserve"> </w:t>
      </w:r>
      <w:r w:rsidRPr="00F511A5">
        <w:rPr>
          <w:lang w:eastAsia="ko-KR"/>
        </w:rPr>
        <w:t xml:space="preserve">bits when the value of the higher layer parameter </w:t>
      </w:r>
      <w:proofErr w:type="spellStart"/>
      <w:r w:rsidRPr="00F511A5">
        <w:rPr>
          <w:i/>
          <w:lang w:eastAsia="ko-KR"/>
        </w:rPr>
        <w:t>sl-MaxNumPerReserve</w:t>
      </w:r>
      <w:proofErr w:type="spellEnd"/>
      <w:r w:rsidRPr="00F511A5">
        <w:rPr>
          <w:lang w:eastAsia="ko-KR"/>
        </w:rPr>
        <w:t xml:space="preserve"> is configured to 2; otherwise </w:t>
      </w:r>
      <w:r w:rsidRPr="00F511A5">
        <w:rPr>
          <w:sz w:val="24"/>
          <w:szCs w:val="24"/>
          <w:lang w:eastAsia="zh-CN"/>
        </w:rPr>
        <w:fldChar w:fldCharType="begin"/>
      </w:r>
      <w:r w:rsidRPr="00F511A5">
        <w:rPr>
          <w:sz w:val="24"/>
          <w:szCs w:val="24"/>
          <w:lang w:eastAsia="zh-CN"/>
        </w:rPr>
        <w:instrText xml:space="preserve"> QUOTE </w:instrText>
      </w:r>
      <w:r w:rsidR="00C055F8">
        <w:rPr>
          <w:position w:val="-14"/>
        </w:rPr>
        <w:pict w14:anchorId="678E7A6D">
          <v:shape id="_x0000_i1032" type="#_x0000_t75" style="width:189.35pt;height:24.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613B&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8D613B&quot; wsp:rsidP=&quot;008D613B&quot;&gt;&lt;m:oMathPara&gt;&lt;m:oMath&gt;&lt;m:d&gt;&lt;m:dPr&gt;&lt;m:begChr m:val=&quot;a??&quot;/&gt;&lt;m:endChr m:val=&quot;a?‰&quot;/&gt;&lt;m:ctrlPr&gt;&lt;aml:annotation aml:id=&quot;0&quot; w:type=&quot;Word.Insertion&quot; aml:author=&quot;8005&quot; aml:createdate=&quot;2021-11-30T19:37:00Z&quot;&gt;&lt;aml:content&gt;&lt;w:rPr&gt;&lt;w:rFont0000s w:ascii=&quot;Cambria Math&quot; w:h-ansi=&quot;Cambria Math&quot;/&gt;&lt;wx:font wx:val=&quot;Cambria Math&quot;/&gt;&lt;w:i/&gt;&lt;w:sz w:val=&quot;24&quot;/&gt;&lt;w:sz-cs w:val=&quot;24&quot;/&gt;&lt;w:lang w:fareast=&quot;EN-US&quot;/&gt;&lt;/w:rPr&gt;&lt;/aml:content&gt;&lt;/aml:annotation&gt;&lt;/m:ctrlPr&gt;&lt;/m:dPr&gt;&lt;m:e&gt;&lt;m:sSub&gt;&lt;m:sSubPr&gt;&lt;m:ctrlPr&gt;&lt;aml:annotation aml:id=&quot;1&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Pr&gt;&lt;m:e&gt;&lt;m:r&gt;&lt;aml:annotation aml:id=&quot;2&quot; w:type=&quot;Word.Insertion&quot; aml:author=&quot;8005&quot; aml:createdate=&quot;2021-11-30T19:37:00Z&quot;&gt;&lt;aml:content&gt;&lt;m:rPr&gt;&lt;m:sty m:val=&quot;p&quot;/&gt;&lt;/m:rPr&gt;&lt;w:rPr&gt;&lt;w:rFonts w:ascii=&quot;Cambria Math&quot; w:h-ansi=&quot;Cambria Math&quot;/&gt;&lt;wx:font wx:val=&quot;Cambria Math&quot;/&gt;&lt;/w:rPr&gt;&lt;m:t&gt;log&lt;/m:t&gt;&lt;/aml:content&gt;&lt;/aml:annotation&gt;&lt;/m:r&gt;&lt;/m:e&gt;&lt;m:sub&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rPr&gt;&lt;m:t&gt;2&lt;/m:t&gt;&lt;/aml:content&gt;&lt;/aml:annotation&gt;&lt;/m:r&gt;&lt;/m:sub&gt;&lt;/m:sSub&gt;&lt;m:r&gt;&lt;aml:annotation aml:id=&quot;4&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f&gt;&lt;m:fPr&gt;&lt;m:ctrlPr&gt;&lt;aml:annotation aml:id=&quot;5&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fPr&gt;&lt;m:num&gt;&lt;m:sSubSup&gt;&lt;m:sSubSupPr&gt;&lt;m:ctrlPr&gt;&lt;aml:annotation aml:id=&quot;6&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7&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8&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9&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10&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1&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d&gt;&lt;m:dPr&gt;&lt;m:ctrlPr&gt;&lt;aml:annotation aml:id=&quot;12&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dPr&gt;&lt;m:e&gt;&lt;m:sSubSup&gt;&lt;m:sSubSupPr&gt;&lt;m:ctrlPr&gt;&lt;aml:annotation aml:id=&quot;13&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14&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6&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17&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8&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r&gt;&lt;aml:annotation aml:id=&quot;19&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0&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r&gt;&lt;aml:annotation aml:id=&quot;21&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2&quot; w:type=&quot;Word.Insertion&quot; aml:author=&quot;8005&quot; aml:createdate=&quot;2021-11-30T19:37:00Z&quot;&gt;&lt;aml:content&gt;&lt;m:rPr&gt;&lt;m:sty m:val=&quot;p&quot;/&gt;&lt;/m:rPr&gt;&lt;w:rPr&gt;&lt;w:rFonts w:ascii=&quot;Cambria Math&quot; w:h-ansi=&quot;Cambria Math&quot;/&gt;&lt;wx:font wx:val=&quot;Cambria Math&quot;/&gt;&lt;/w:rPr&gt;&lt;m:t&gt;1&lt;/m:t&gt;&lt;/aml:content&gt;&lt;/aml:annotation&gt;&lt;/m:r&gt;&lt;/m:e&gt;&lt;/m:d&gt;&lt;m:d&gt;&lt;m:dPr&gt;&lt;m:ctrlPr&gt;&lt;aml:annotation aml:id=&quot;23&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dPr&gt;&lt;m:e&gt;&lt;m:r&gt;&lt;aml:annotation aml:id=&quot;24&quot; w:type=&quot;Word.Insertion&quot; aml:author=&quot;8005&quot; aml:createdate=&quot;2021-11-30T19:37:00Z&quot;&gt;&lt;aml:content&gt;&lt;m:rPr&gt;&lt;m:sty m:val=&quot;p&quot;/&gt;&lt;/m:rPr&gt;&lt;w:rPr&gt;&lt;w:rFonts w:ascii=&quot;Cambria Math&quot; w:h-ansi=&quot;Cambria Math&quot;/&gt;&lt;wx:font wx:val=&quot;Cambria Math&quot;/&gt;&lt;/w:rPr&gt;&lt;m:t&gt;2&lt;/m:t&gt;&lt;/aml:content&gt;&lt;/aml:annotation&gt;&lt;/m:r&gt;&lt;m:sSubSup&gt;&lt;m:sSubSupPr&gt;&lt;m:ctrlPr&gt;&lt;aml:annotation aml:id=&quot;25&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26&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27&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8&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29&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30&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r&gt;&lt;aml:annotation aml:id=&quot;31&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32&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r&gt;&lt;aml:annotation aml:id=&quot;33&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34&quot; w:type=&quot;Word.Insertion&quot; aml:author=&quot;8005&quot; aml:createdate=&quot;2021-11-30T19:37:00Z&quot;&gt;&lt;aml:content&gt;&lt;m:rPr&gt;&lt;m:sty m:val=&quot;p&quot;/&gt;&lt;/m:rPr&gt;&lt;w:rPr&gt;&lt;w:rFonts w:ascii=&quot;Cambria Math&quot; w:h-ansi=&quot;Cambria Math&quot;/&gt;&lt;wx:font wx:val=&quot;Cambria Math&quot;/&gt;&lt;/w:rPr&gt;&lt;m:t&gt;1&lt;/m:t&gt;&lt;/aml:content&gt;&lt;/aml:annotation&gt;&lt;/m:r&gt;&lt;/m:e&gt;&lt;/m:d&gt;&lt;/m:num&gt;&lt;m:den&gt;&lt;m:r&gt;&lt;aml:annotation aml:id=&quot;35&quot; w:type=&quot;Word.Insertion&quot; aml:author=&quot;8005&quot; aml:createdate=&quot;2021-11-30T19:37:00Z&quot;&gt;&lt;aml:content&gt;&lt;m:rPr&gt;&lt;m:sty m:val=&quot;p&quot;/&gt;&lt;/m:rPr&gt;&lt;w:rPr&gt;&lt;w:rFonts w:ascii=&quot;Cambria Math&quot; w:h-ansi=&quot;Cambria Math&quot;/&gt;&lt;wx:font wx:val=&quot;Cambria Math&quot;/&gt;&lt;/w:rPr&gt;&lt;m:t&gt;6&lt;/m:t&gt;&lt;/aml:content&gt;&lt;/aml:annotation&gt;&lt;/m:r&gt;&lt;/m:den&gt;&lt;/m:f&gt;&lt;m:r&gt;&lt;aml:annotation aml:id=&quot;36&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F511A5">
        <w:rPr>
          <w:sz w:val="24"/>
          <w:szCs w:val="24"/>
          <w:lang w:eastAsia="zh-CN"/>
        </w:rPr>
        <w:instrText xml:space="preserve"> </w:instrText>
      </w:r>
      <w:r w:rsidRPr="00F511A5">
        <w:rPr>
          <w:sz w:val="24"/>
          <w:szCs w:val="24"/>
          <w:lang w:eastAsia="zh-CN"/>
        </w:rPr>
        <w:fldChar w:fldCharType="separate"/>
      </w:r>
      <w:r w:rsidR="00C055F8">
        <w:rPr>
          <w:position w:val="-14"/>
        </w:rPr>
        <w:pict w14:anchorId="5FFB8675">
          <v:shape id="_x0000_i1033" type="#_x0000_t75" style="width:189.35pt;height:24.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613B&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8D613B&quot; wsp:rsidP=&quot;008D613B&quot;&gt;&lt;m:oMathPara&gt;&lt;m:oMath&gt;&lt;m:d&gt;&lt;m:dPr&gt;&lt;m:begChr m:val=&quot;a??&quot;/&gt;&lt;m:endChr m:val=&quot;a?‰&quot;/&gt;&lt;m:ctrlPr&gt;&lt;aml:annotation aml:id=&quot;0&quot; w:type=&quot;Word.Insertion&quot; aml:author=&quot;8005&quot; aml:createdate=&quot;2021-11-30T19:37:00Z&quot;&gt;&lt;aml:content&gt;&lt;w:rPr&gt;&lt;w:rFont0000s w:ascii=&quot;Cambria Math&quot; w:h-ansi=&quot;Cambria Math&quot;/&gt;&lt;wx:font wx:val=&quot;Cambria Math&quot;/&gt;&lt;w:i/&gt;&lt;w:sz w:val=&quot;24&quot;/&gt;&lt;w:sz-cs w:val=&quot;24&quot;/&gt;&lt;w:lang w:fareast=&quot;EN-US&quot;/&gt;&lt;/w:rPr&gt;&lt;/aml:content&gt;&lt;/aml:annotation&gt;&lt;/m:ctrlPr&gt;&lt;/m:dPr&gt;&lt;m:e&gt;&lt;m:sSub&gt;&lt;m:sSubPr&gt;&lt;m:ctrlPr&gt;&lt;aml:annotation aml:id=&quot;1&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Pr&gt;&lt;m:e&gt;&lt;m:r&gt;&lt;aml:annotation aml:id=&quot;2&quot; w:type=&quot;Word.Insertion&quot; aml:author=&quot;8005&quot; aml:createdate=&quot;2021-11-30T19:37:00Z&quot;&gt;&lt;aml:content&gt;&lt;m:rPr&gt;&lt;m:sty m:val=&quot;p&quot;/&gt;&lt;/m:rPr&gt;&lt;w:rPr&gt;&lt;w:rFonts w:ascii=&quot;Cambria Math&quot; w:h-ansi=&quot;Cambria Math&quot;/&gt;&lt;wx:font wx:val=&quot;Cambria Math&quot;/&gt;&lt;/w:rPr&gt;&lt;m:t&gt;log&lt;/m:t&gt;&lt;/aml:content&gt;&lt;/aml:annotation&gt;&lt;/m:r&gt;&lt;/m:e&gt;&lt;m:sub&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rPr&gt;&lt;m:t&gt;2&lt;/m:t&gt;&lt;/aml:content&gt;&lt;/aml:annotation&gt;&lt;/m:r&gt;&lt;/m:sub&gt;&lt;/m:sSub&gt;&lt;m:r&gt;&lt;aml:annotation aml:id=&quot;4&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f&gt;&lt;m:fPr&gt;&lt;m:ctrlPr&gt;&lt;aml:annotation aml:id=&quot;5&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fPr&gt;&lt;m:num&gt;&lt;m:sSubSup&gt;&lt;m:sSubSupPr&gt;&lt;m:ctrlPr&gt;&lt;aml:annotation aml:id=&quot;6&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7&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8&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9&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10&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1&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d&gt;&lt;m:dPr&gt;&lt;m:ctrlPr&gt;&lt;aml:annotation aml:id=&quot;12&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dPr&gt;&lt;m:e&gt;&lt;m:sSubSup&gt;&lt;m:sSubSupPr&gt;&lt;m:ctrlPr&gt;&lt;aml:annotation aml:id=&quot;13&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14&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6&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17&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18&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r&gt;&lt;aml:annotation aml:id=&quot;19&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0&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r&gt;&lt;aml:annotation aml:id=&quot;21&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2&quot; w:type=&quot;Word.Insertion&quot; aml:author=&quot;8005&quot; aml:createdate=&quot;2021-11-30T19:37:00Z&quot;&gt;&lt;aml:content&gt;&lt;m:rPr&gt;&lt;m:sty m:val=&quot;p&quot;/&gt;&lt;/m:rPr&gt;&lt;w:rPr&gt;&lt;w:rFonts w:ascii=&quot;Cambria Math&quot; w:h-ansi=&quot;Cambria Math&quot;/&gt;&lt;wx:font wx:val=&quot;Cambria Math&quot;/&gt;&lt;/w:rPr&gt;&lt;m:t&gt;1&lt;/m:t&gt;&lt;/aml:content&gt;&lt;/aml:annotation&gt;&lt;/m:r&gt;&lt;/m:e&gt;&lt;/m:d&gt;&lt;m:d&gt;&lt;m:dPr&gt;&lt;m:ctrlPr&gt;&lt;aml:annotation aml:id=&quot;23&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dPr&gt;&lt;m:e&gt;&lt;m:r&gt;&lt;aml:annotation aml:id=&quot;24&quot; w:type=&quot;Word.Insertion&quot; aml:author=&quot;8005&quot; aml:createdate=&quot;2021-11-30T19:37:00Z&quot;&gt;&lt;aml:content&gt;&lt;m:rPr&gt;&lt;m:sty m:val=&quot;p&quot;/&gt;&lt;/m:rPr&gt;&lt;w:rPr&gt;&lt;w:rFonts w:ascii=&quot;Cambria Math&quot; w:h-ansi=&quot;Cambria Math&quot;/&gt;&lt;wx:font wx:val=&quot;Cambria Math&quot;/&gt;&lt;/w:rPr&gt;&lt;m:t&gt;2&lt;/m:t&gt;&lt;/aml:content&gt;&lt;/aml:annotation&gt;&lt;/m:r&gt;&lt;m:sSubSup&gt;&lt;m:sSubSupPr&gt;&lt;m:ctrlPr&gt;&lt;aml:annotation aml:id=&quot;25&quot; w:type=&quot;Word.Insertion&quot; aml:author=&quot;8005&quot; aml:createdate=&quot;2021-11-30T19:37:00Z&quot;&gt;&lt;aml:content&gt;&lt;w:rPr&gt;&lt;w:rFonts w:ascii=&quot;Cambria Math&quot; w:h-ansi=&quot;Cambria Math&quot;/&gt;&lt;wx:font wx:val=&quot;Cambria Math&quot;/&gt;&lt;w:sz w:val=&quot;24&quot;/&gt;&lt;w:sz-cs w:val=&quot;24&quot;/&gt;&lt;w:lang w:fareast=&quot;EN-US&quot;/&gt;&lt;/w:rPr&gt;&lt;/aml:content&gt;&lt;/aml:annotation&gt;&lt;/m:ctrlPr&gt;&lt;/m:sSubSupPr&gt;&lt;m:e&gt;&lt;m:r&gt;&lt;aml:annotation aml:id=&quot;26&quot; w:type=&quot;Word.Insertion&quot; aml:author=&quot;8005&quot; aml:createdate=&quot;2021-11-30T19:37:00Z&quot;&gt;&lt;aml:content&gt;&lt;w:rPr&gt;&lt;w:rFonts w:ascii=&quot;Cambria Math&quot; w:h-ansi=&quot;Cambria Math&quot;/&gt;&lt;wx:font wx:val=&quot;Cambria Math&quot;/&gt;&lt;w:i/&gt;&lt;/w:rPr&gt;&lt;m:t&gt;N&lt;/m:t&gt;&lt;/aml:content&gt;&lt;/aml:annotation&gt;&lt;/m:r&gt;&lt;/m:e&gt;&lt;m:sub&gt;&lt;m:r&gt;&lt;aml:annotation aml:id=&quot;27&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28&quot; w:type=&quot;Word.Insertion&quot; aml:author=&quot;8005&quot; aml:createdate=&quot;2021-11-30T19:37:00Z&quot;&gt;&lt;aml:content&gt;&lt;m:rPr&gt;&lt;m:sty m:val=&quot;p&quot;/&gt;&lt;/m:rPr&gt;&lt;w:rPr&gt;&lt;w:rFonts w:ascii=&quot;Cambria Math&quot; w:h-ansi=&quot;Cambria Math&quot;/&gt;&lt;wx:font wx:val=&quot;Cambria Math&quot;/&gt;&lt;/w:rPr&gt;&lt;m:t&gt;subChannel&lt;/m:t&gt;&lt;/aml:content&gt;&lt;/aml:annotation&gt;&lt;/m:r&gt;&lt;/m:sub&gt;&lt;m:sup&gt;&lt;m:r&gt;&lt;aml:annotation aml:id=&quot;29&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30&quot; w:type=&quot;Word.Insertion&quot; aml:author=&quot;8005&quot; aml:createdate=&quot;2021-11-30T19:37:00Z&quot;&gt;&lt;aml:content&gt;&lt;m:rPr&gt;&lt;m:sty m:val=&quot;p&quot;/&gt;&lt;/m:rPr&gt;&lt;w:rPr&gt;&lt;w:rFonts w:ascii=&quot;Cambria Math&quot; w:h-ansi=&quot;Cambria Math&quot;/&gt;&lt;wx:font wx:val=&quot;Cambria Math&quot;/&gt;&lt;/w:rPr&gt;&lt;m:t&gt;SL&lt;/m:t&gt;&lt;/aml:content&gt;&lt;/aml:annotation&gt;&lt;/m:r&gt;&lt;/m:sup&gt;&lt;/m:sSubSup&gt;&lt;m:r&gt;&lt;aml:annotation aml:id=&quot;31&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32&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r&gt;&lt;aml:annotation aml:id=&quot;33&quot; w:type=&quot;Word.Insertion&quot; aml:author=&quot;8005&quot; aml:createdate=&quot;2021-11-30T19:37:00Z&quot;&gt;&lt;aml:content&gt;&lt;m:rPr&gt;&lt;m:sty m:val=&quot;p&quot;/&gt;&lt;/m:rPr&gt;&lt;w:rPr&gt;&lt;w:rFonts w:ascii=&quot;Cambria Math&quot;/&gt;&lt;wx:font wx:val=&quot;Cambria Math&quot;/&gt;&lt;/w:rPr&gt;&lt;m:t&gt; &lt;/m:t&gt;&lt;/aml:content&gt;&lt;/aml:annotation&gt;&lt;/m:r&gt;&lt;m:r&gt;&lt;aml:annotation aml:id=&quot;34&quot; w:type=&quot;Word.Insertion&quot; aml:author=&quot;8005&quot; aml:createdate=&quot;2021-11-30T19:37:00Z&quot;&gt;&lt;aml:content&gt;&lt;m:rPr&gt;&lt;m:sty m:val=&quot;p&quot;/&gt;&lt;/m:rPr&gt;&lt;w:rPr&gt;&lt;w:rFonts w:ascii=&quot;Cambria Math&quot; w:h-ansi=&quot;Cambria Math&quot;/&gt;&lt;wx:font wx:val=&quot;Cambria Math&quot;/&gt;&lt;/w:rPr&gt;&lt;m:t&gt;1&lt;/m:t&gt;&lt;/aml:content&gt;&lt;/aml:annotation&gt;&lt;/m:r&gt;&lt;/m:e&gt;&lt;/m:d&gt;&lt;/m:num&gt;&lt;m:den&gt;&lt;m:r&gt;&lt;aml:annotation aml:id=&quot;35&quot; w:type=&quot;Word.Insertion&quot; aml:author=&quot;8005&quot; aml:createdate=&quot;2021-11-30T19:37:00Z&quot;&gt;&lt;aml:content&gt;&lt;m:rPr&gt;&lt;m:sty m:val=&quot;p&quot;/&gt;&lt;/m:rPr&gt;&lt;w:rPr&gt;&lt;w:rFonts w:ascii=&quot;Cambria Math&quot; w:h-ansi=&quot;Cambria Math&quot;/&gt;&lt;wx:font wx:val=&quot;Cambria Math&quot;/&gt;&lt;/w:rPr&gt;&lt;m:t&gt;6&lt;/m:t&gt;&lt;/aml:content&gt;&lt;/aml:annotation&gt;&lt;/m:r&gt;&lt;/m:den&gt;&lt;/m:f&gt;&lt;m:r&gt;&lt;aml:annotation aml:id=&quot;36&quot; w:type=&quot;Word.Insertion&quot; aml:author=&quot;8005&quot; aml:createdate=&quot;2021-11-30T19:37:00Z&quot;&gt;&lt;aml:content&gt;&lt;m:rPr&gt;&lt;m:sty m:val=&quot;p&quot;/&gt;&lt;/m:rPr&gt;&lt;w:rPr&gt;&lt;w:rFonts w:ascii=&quot;Cambria Math&quot; w:h-ansi=&quot;Cambria Math&quot;/&gt;&lt;wx:font wx:val=&quot;Cambria Math&quot;/&gt;&lt;/w:rPr&gt;&lt;m:t&gt;)&lt;/m:t&gt;&lt;/aml:content&gt;&lt;/aml:annotation&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F511A5">
        <w:rPr>
          <w:sz w:val="24"/>
          <w:szCs w:val="24"/>
          <w:lang w:eastAsia="zh-CN"/>
        </w:rPr>
        <w:fldChar w:fldCharType="end"/>
      </w:r>
      <w:r w:rsidRPr="00F511A5">
        <w:rPr>
          <w:sz w:val="24"/>
          <w:szCs w:val="24"/>
          <w:lang w:eastAsia="zh-CN"/>
        </w:rPr>
        <w:t xml:space="preserve"> </w:t>
      </w:r>
      <w:r w:rsidRPr="00F511A5">
        <w:rPr>
          <w:lang w:eastAsia="ko-KR"/>
        </w:rPr>
        <w:t xml:space="preserve">bits when the value of the higher layer parameter </w:t>
      </w:r>
      <w:proofErr w:type="spellStart"/>
      <w:r w:rsidRPr="00F511A5">
        <w:rPr>
          <w:i/>
          <w:lang w:eastAsia="ko-KR"/>
        </w:rPr>
        <w:t>sl-MaxNumPerReserve</w:t>
      </w:r>
      <w:proofErr w:type="spellEnd"/>
      <w:r w:rsidRPr="00F511A5">
        <w:rPr>
          <w:lang w:eastAsia="ko-KR"/>
        </w:rPr>
        <w:t xml:space="preserve"> is configured to 3, as defined in clause 8.1.5 of [6, TS 38.214].</w:t>
      </w:r>
    </w:p>
    <w:p w14:paraId="78090AB1" w14:textId="77777777" w:rsidR="00191392" w:rsidRPr="00F511A5" w:rsidRDefault="00191392" w:rsidP="00191392">
      <w:pPr>
        <w:pStyle w:val="B10"/>
        <w:rPr>
          <w:lang w:eastAsia="ko-KR"/>
        </w:rPr>
      </w:pPr>
      <w:r w:rsidRPr="00F511A5">
        <w:rPr>
          <w:lang w:eastAsia="ko-KR"/>
        </w:rPr>
        <w:t>-</w:t>
      </w:r>
      <w:r w:rsidRPr="00F511A5">
        <w:rPr>
          <w:lang w:eastAsia="ko-KR"/>
        </w:rPr>
        <w:tab/>
        <w:t xml:space="preserve">Time resource assignment – 5 bits when the value of the higher layer parameter </w:t>
      </w:r>
      <w:proofErr w:type="spellStart"/>
      <w:r w:rsidRPr="00F511A5">
        <w:rPr>
          <w:i/>
          <w:lang w:eastAsia="ko-KR"/>
        </w:rPr>
        <w:t>sl-MaxNumPerReserve</w:t>
      </w:r>
      <w:proofErr w:type="spellEnd"/>
      <w:r w:rsidRPr="00F511A5">
        <w:rPr>
          <w:lang w:eastAsia="ko-KR"/>
        </w:rPr>
        <w:t xml:space="preserve"> is configured to 2; otherwise 9</w:t>
      </w:r>
      <w:r w:rsidRPr="00F511A5">
        <w:rPr>
          <w:sz w:val="24"/>
          <w:szCs w:val="24"/>
          <w:lang w:eastAsia="zh-CN"/>
        </w:rPr>
        <w:t xml:space="preserve"> </w:t>
      </w:r>
      <w:r w:rsidRPr="00F511A5">
        <w:rPr>
          <w:lang w:eastAsia="ko-KR"/>
        </w:rPr>
        <w:t xml:space="preserve">bits when the value of the higher layer parameter </w:t>
      </w:r>
      <w:proofErr w:type="spellStart"/>
      <w:r w:rsidRPr="00F511A5">
        <w:rPr>
          <w:i/>
          <w:lang w:eastAsia="ko-KR"/>
        </w:rPr>
        <w:t>sl-MaxNumPerReserve</w:t>
      </w:r>
      <w:proofErr w:type="spellEnd"/>
      <w:r w:rsidRPr="00F511A5">
        <w:rPr>
          <w:lang w:eastAsia="ko-KR"/>
        </w:rPr>
        <w:t xml:space="preserve"> is configured to 3, as defined in clause 8.1.5 of [6, TS 38.214].</w:t>
      </w:r>
    </w:p>
    <w:p w14:paraId="0DEC2655" w14:textId="77777777" w:rsidR="00191392" w:rsidRPr="00F511A5" w:rsidRDefault="00191392" w:rsidP="00191392">
      <w:pPr>
        <w:pStyle w:val="B10"/>
        <w:rPr>
          <w:lang w:eastAsia="ko-KR"/>
        </w:rPr>
      </w:pPr>
      <w:r w:rsidRPr="00F511A5">
        <w:rPr>
          <w:lang w:eastAsia="ko-KR"/>
        </w:rPr>
        <w:t>-</w:t>
      </w:r>
      <w:r w:rsidRPr="00F511A5">
        <w:rPr>
          <w:lang w:eastAsia="ko-KR"/>
        </w:rPr>
        <w:tab/>
        <w:t>Resource reservation period –</w:t>
      </w:r>
      <w:r w:rsidRPr="00F511A5">
        <w:rPr>
          <w:lang w:eastAsia="zh-CN"/>
        </w:rPr>
        <w:fldChar w:fldCharType="begin"/>
      </w:r>
      <w:r w:rsidRPr="00F511A5">
        <w:rPr>
          <w:lang w:eastAsia="zh-CN"/>
        </w:rPr>
        <w:instrText xml:space="preserve"> QUOTE </w:instrText>
      </w:r>
      <w:r w:rsidR="00C055F8">
        <w:rPr>
          <w:position w:val="-6"/>
        </w:rPr>
        <w:pict w14:anchorId="4F620EB2">
          <v:shape id="_x0000_i1034" type="#_x0000_t75" style="width:69.1pt;height:13.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0BD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080BD2&quot; wsp:rsidP=&quot;00080BD2&quot;&gt;&lt;m:oMathPara&gt;&lt;m:oMath&gt;&lt;m:d&gt;&lt;m:dPr&gt;&lt;m:begChr m:val=&quot;a??&quot;/&gt;&lt;m:endChr m:val=&quot;a?‰&quot;/&gt;&lt;m:ctrlPr&gt;&lt;aml:annotation aml:id=&quot;0&quot; w:type=&quot;Word.Insertion&quot; aml:author=&quot;8005&quot; aml:createdate=&quot;2021-11-30T19:37:00Z&quot;&gt;&lt;aml:content&gt;&lt;w:rPr&gt;&lt;w:rFont0000s w:ascii=&quot;Cambria Math&quot; w:h-ansi=&quot;Cambria Math&quot;/&gt;&lt;wx:font wx:val=&quot;Cambria Math&quot;/&gt;&lt;w:lang w:fareast=&quot;KO&quot;/&gt;&lt;/w:rPr&gt;&lt;/aml:content&gt;&lt;/aml:annotation&gt;&lt;/m:ctrlPr&gt;&lt;/m:dPr&gt;&lt;m:e&gt;&lt;m:func&gt;&lt;m:funcPr&gt;&lt;m:ctrlPr&gt;&lt;aml:annotation aml:id=&quot;1&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funcPr&gt;&lt;m:fName&gt;&lt;m:sSub&gt;&lt;m:sSubPr&gt;&lt;m:ctrlPr&gt;&lt;aml:annotation aml:id=&quot;2&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log&lt;/m:t&gt;&lt;/aml:content&gt;&lt;/aml:annotation&gt;&lt;/m:r&gt;&lt;/m:e&gt;&lt;m:sub&gt;&lt;m:r&gt;&lt;aml:annotation aml:id=&quot;4&quot; w:type=&quot;Word.Insertion&quot; aml:author=&quot;8005&quot; aml:createdate=&quot;2021-11-30T19:37:00Z&quot;&gt;&lt;aml:content&gt;&lt;w:rPr&gt;&lt;w:rFonts w:ascii=&quot;Cambria Math&quot; w:h-ansi=&quot;Cambria Math&quot;/&gt;&lt;wx:font wx:val=&quot;Cambria Math&quot;/&gt;&lt;w:i/&gt;&lt;w:lang w:fareast=&quot;KO&quot;/&gt;&lt;/w:rPr&gt;&lt;m:t&gt;2&lt;/m:t&gt;&lt;/aml:content&gt;&lt;/aml:annotation&gt;&lt;/m:r&gt;&lt;/m:sub&gt;&lt;/m:sSub&gt;&lt;/m:fName&gt;&lt;m:e&gt;&lt;m:sSub&gt;&lt;m:sSubPr&gt;&lt;m:ctrlPr&gt;&lt;aml:annotation aml:id=&quot;5&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6&quot; w:type=&quot;Word.Insertion&quot; aml:author=&quot;8005&quot; aml:createdate=&quot;2021-11-30T19:37:00Z&quot;&gt;&lt;aml:content&gt;&lt;w:rPr&gt;&lt;w:rFonts w:ascii=&quot;Cambria Math&quot; w:h-ansi=&quot;Cambria Math&quot;/&gt;&lt;wx:font wx:val=&quot;Cambria Math&quot;/&gt;&lt;w:i/&gt;&lt;w:lang w:fareast=&quot;KO&quot;/&gt;&lt;/w:rPr&gt;&lt;m:t&gt;N&lt;/m:t&gt;&lt;/aml:content&gt;&lt;/aml:annotation&gt;&lt;/m:r&gt;&lt;/m:e&gt;&lt;m:sub&gt;&lt;m:r&gt;&lt;aml:annotation aml:id=&quot;7&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w:softHyphen/&gt;&lt;/aml:content&gt;&lt;/aml:annotation&gt;&lt;/m:r&gt;&lt;m:r&gt;&lt;aml:annotation aml:id=&quot;8&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rsv_period&lt;/m:t&gt;&lt;/aml:content&gt;&lt;/aml:annotation&gt;&lt;/m:r&gt;&lt;/m:sub&gt;&lt;/m:sSub&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F511A5">
        <w:rPr>
          <w:lang w:eastAsia="zh-CN"/>
        </w:rPr>
        <w:instrText xml:space="preserve"> </w:instrText>
      </w:r>
      <w:r w:rsidRPr="00F511A5">
        <w:rPr>
          <w:lang w:eastAsia="zh-CN"/>
        </w:rPr>
        <w:fldChar w:fldCharType="separate"/>
      </w:r>
      <w:r w:rsidR="00C055F8">
        <w:rPr>
          <w:position w:val="-6"/>
        </w:rPr>
        <w:pict w14:anchorId="7FDA947B">
          <v:shape id="_x0000_i1035" type="#_x0000_t75" style="width:69.1pt;height:13.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0BD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080BD2&quot; wsp:rsidP=&quot;00080BD2&quot;&gt;&lt;m:oMathPara&gt;&lt;m:oMath&gt;&lt;m:d&gt;&lt;m:dPr&gt;&lt;m:begChr m:val=&quot;a??&quot;/&gt;&lt;m:endChr m:val=&quot;a?‰&quot;/&gt;&lt;m:ctrlPr&gt;&lt;aml:annotation aml:id=&quot;0&quot; w:type=&quot;Word.Insertion&quot; aml:author=&quot;8005&quot; aml:createdate=&quot;2021-11-30T19:37:00Z&quot;&gt;&lt;aml:content&gt;&lt;w:rPr&gt;&lt;w:rFont0000s w:ascii=&quot;Cambria Math&quot; w:h-ansi=&quot;Cambria Math&quot;/&gt;&lt;wx:font wx:val=&quot;Cambria Math&quot;/&gt;&lt;w:lang w:fareast=&quot;KO&quot;/&gt;&lt;/w:rPr&gt;&lt;/aml:content&gt;&lt;/aml:annotation&gt;&lt;/m:ctrlPr&gt;&lt;/m:dPr&gt;&lt;m:e&gt;&lt;m:func&gt;&lt;m:funcPr&gt;&lt;m:ctrlPr&gt;&lt;aml:annotation aml:id=&quot;1&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funcPr&gt;&lt;m:fName&gt;&lt;m:sSub&gt;&lt;m:sSubPr&gt;&lt;m:ctrlPr&gt;&lt;aml:annotation aml:id=&quot;2&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3&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log&lt;/m:t&gt;&lt;/aml:content&gt;&lt;/aml:annotation&gt;&lt;/m:r&gt;&lt;/m:e&gt;&lt;m:sub&gt;&lt;m:r&gt;&lt;aml:annotation aml:id=&quot;4&quot; w:type=&quot;Word.Insertion&quot; aml:author=&quot;8005&quot; aml:createdate=&quot;2021-11-30T19:37:00Z&quot;&gt;&lt;aml:content&gt;&lt;w:rPr&gt;&lt;w:rFonts w:ascii=&quot;Cambria Math&quot; w:h-ansi=&quot;Cambria Math&quot;/&gt;&lt;wx:font wx:val=&quot;Cambria Math&quot;/&gt;&lt;w:i/&gt;&lt;w:lang w:fareast=&quot;KO&quot;/&gt;&lt;/w:rPr&gt;&lt;m:t&gt;2&lt;/m:t&gt;&lt;/aml:content&gt;&lt;/aml:annotation&gt;&lt;/m:r&gt;&lt;/m:sub&gt;&lt;/m:sSub&gt;&lt;/m:fName&gt;&lt;m:e&gt;&lt;m:sSub&gt;&lt;m:sSubPr&gt;&lt;m:ctrlPr&gt;&lt;aml:annotation aml:id=&quot;5&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6&quot; w:type=&quot;Word.Insertion&quot; aml:author=&quot;8005&quot; aml:createdate=&quot;2021-11-30T19:37:00Z&quot;&gt;&lt;aml:content&gt;&lt;w:rPr&gt;&lt;w:rFonts w:ascii=&quot;Cambria Math&quot; w:h-ansi=&quot;Cambria Math&quot;/&gt;&lt;wx:font wx:val=&quot;Cambria Math&quot;/&gt;&lt;w:i/&gt;&lt;w:lang w:fareast=&quot;KO&quot;/&gt;&lt;/w:rPr&gt;&lt;m:t&gt;N&lt;/m:t&gt;&lt;/aml:content&gt;&lt;/aml:annotation&gt;&lt;/m:r&gt;&lt;/m:e&gt;&lt;m:sub&gt;&lt;m:r&gt;&lt;aml:annotation aml:id=&quot;7&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w:softHyphen/&gt;&lt;/aml:content&gt;&lt;/aml:annotation&gt;&lt;/m:r&gt;&lt;m:r&gt;&lt;aml:annotation aml:id=&quot;8&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rsv_period&lt;/m:t&gt;&lt;/aml:content&gt;&lt;/aml:annotation&gt;&lt;/m:r&gt;&lt;/m:sub&gt;&lt;/m:sSub&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F511A5">
        <w:rPr>
          <w:lang w:eastAsia="zh-CN"/>
        </w:rPr>
        <w:fldChar w:fldCharType="end"/>
      </w:r>
      <w:r w:rsidRPr="00F511A5">
        <w:rPr>
          <w:lang w:eastAsia="zh-CN"/>
        </w:rPr>
        <w:t xml:space="preserve"> </w:t>
      </w:r>
      <w:r w:rsidRPr="00F511A5">
        <w:rPr>
          <w:lang w:eastAsia="ko-KR"/>
        </w:rPr>
        <w:t xml:space="preserve">bits as defined in clause 16.4 of [5, TS 38.213], where </w:t>
      </w:r>
      <m:oMath>
        <m:sSub>
          <m:sSubPr>
            <m:ctrlPr>
              <w:ins w:id="192" w:author="8005" w:date="2021-11-30T19:37:00Z">
                <w:rPr>
                  <w:rFonts w:ascii="Cambria Math" w:hAnsi="Cambria Math"/>
                  <w:i/>
                  <w:lang w:eastAsia="ko-KR"/>
                </w:rPr>
              </w:ins>
            </m:ctrlPr>
          </m:sSubPr>
          <m:e>
            <m:r>
              <w:ins w:id="193" w:author="8005" w:date="2021-11-30T19:37:00Z">
                <w:rPr>
                  <w:rFonts w:ascii="Cambria Math" w:hAnsi="Cambria Math"/>
                  <w:lang w:eastAsia="ko-KR"/>
                </w:rPr>
                <m:t>N</m:t>
              </w:ins>
            </m:r>
          </m:e>
          <m:sub>
            <m:r>
              <w:ins w:id="194" w:author="8005" w:date="2021-11-30T19:37:00Z">
                <m:rPr>
                  <m:sty m:val="p"/>
                </m:rPr>
                <w:rPr>
                  <w:rFonts w:ascii="Cambria Math" w:hAnsi="Cambria Math"/>
                  <w:lang w:eastAsia="ko-KR"/>
                </w:rPr>
                <w:softHyphen/>
                <m:t>rsv_period</m:t>
              </w:ins>
            </m:r>
          </m:sub>
        </m:sSub>
      </m:oMath>
      <w:r w:rsidRPr="00F511A5">
        <w:rPr>
          <w:lang w:eastAsia="zh-CN"/>
        </w:rPr>
        <w:t xml:space="preserve"> </w:t>
      </w:r>
      <w:r w:rsidRPr="00F511A5">
        <w:rPr>
          <w:lang w:eastAsia="ko-KR"/>
        </w:rPr>
        <w:t xml:space="preserve">is the number of entries in the higher layer parameter </w:t>
      </w:r>
      <w:proofErr w:type="spellStart"/>
      <w:r w:rsidRPr="00F511A5">
        <w:rPr>
          <w:i/>
          <w:lang w:eastAsia="ko-KR"/>
        </w:rPr>
        <w:t>sl-ResourceReservePeriodList</w:t>
      </w:r>
      <w:proofErr w:type="spellEnd"/>
      <w:r w:rsidRPr="00F511A5">
        <w:rPr>
          <w:lang w:eastAsia="ko-KR"/>
        </w:rPr>
        <w:t xml:space="preserve">, if higher layer parameter </w:t>
      </w:r>
      <w:proofErr w:type="spellStart"/>
      <w:r w:rsidRPr="00F511A5">
        <w:rPr>
          <w:i/>
          <w:lang w:eastAsia="ko-KR"/>
        </w:rPr>
        <w:t>sl-MultiReserveResource</w:t>
      </w:r>
      <w:proofErr w:type="spellEnd"/>
      <w:r w:rsidRPr="00F511A5">
        <w:rPr>
          <w:i/>
        </w:rPr>
        <w:t xml:space="preserve"> </w:t>
      </w:r>
      <w:r w:rsidRPr="00F511A5">
        <w:rPr>
          <w:lang w:eastAsia="zh-CN"/>
        </w:rPr>
        <w:t>is configured</w:t>
      </w:r>
      <w:r w:rsidRPr="00F511A5">
        <w:rPr>
          <w:lang w:eastAsia="ko-KR"/>
        </w:rPr>
        <w:t>; 0 bit otherwise.</w:t>
      </w:r>
    </w:p>
    <w:p w14:paraId="37875270" w14:textId="77777777" w:rsidR="00191392" w:rsidRPr="00F511A5" w:rsidRDefault="00191392" w:rsidP="00191392">
      <w:pPr>
        <w:pStyle w:val="B10"/>
        <w:rPr>
          <w:lang w:eastAsia="ko-KR"/>
        </w:rPr>
      </w:pPr>
      <w:r w:rsidRPr="00F511A5">
        <w:rPr>
          <w:lang w:eastAsia="ko-KR"/>
        </w:rPr>
        <w:t>-</w:t>
      </w:r>
      <w:r w:rsidRPr="00F511A5">
        <w:rPr>
          <w:lang w:eastAsia="ko-KR"/>
        </w:rPr>
        <w:tab/>
      </w:r>
      <w:proofErr w:type="spellStart"/>
      <w:r w:rsidRPr="00F511A5">
        <w:rPr>
          <w:lang w:eastAsia="ko-KR"/>
        </w:rPr>
        <w:t>DMRS</w:t>
      </w:r>
      <w:proofErr w:type="spellEnd"/>
      <w:r w:rsidRPr="00F511A5">
        <w:rPr>
          <w:lang w:eastAsia="ko-KR"/>
        </w:rPr>
        <w:t xml:space="preserve"> pattern –</w:t>
      </w:r>
      <w:r w:rsidRPr="00F511A5">
        <w:rPr>
          <w:lang w:eastAsia="ko-KR"/>
        </w:rPr>
        <w:fldChar w:fldCharType="begin"/>
      </w:r>
      <w:r w:rsidRPr="00F511A5">
        <w:rPr>
          <w:lang w:eastAsia="ko-KR"/>
        </w:rPr>
        <w:instrText xml:space="preserve"> QUOTE </w:instrText>
      </w:r>
      <w:r w:rsidR="00C055F8">
        <w:rPr>
          <w:position w:val="-6"/>
        </w:rPr>
        <w:pict w14:anchorId="7F7F405F">
          <v:shape id="_x0000_i1036" type="#_x0000_t75" style="width:61.2pt;height:13.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C37&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7C6C37&quot; wsp:rsidP=&quot;007C6C37&quot;&gt;&lt;m:oMathPara&gt;&lt;m:oMath&gt;&lt;m:r&gt;&lt;aml:annotation aml:id=&quot;0&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 &lt;/m:t&gt;&lt;/aml:content&gt;&lt;/aml:annotation&gt;&lt;/m:r&gt;&lt;m:d&gt;&lt;m:dPr&gt;&lt;m:begChr m:val=&quot;a??&quot;/&gt;&lt;m:endChr m:val=&quot;a?‰&quot;/&gt;&lt;m:ctrlPr&gt;&lt;aml:annotation aml:id=&quot;1&quot; w:type=&quot;Word.Insertion&quot; amlnnnn:author=&quot;8005&quot; aml:createdate=&quot;2021-11-30T19:37:00Z&quot;&gt;&lt;aml:content&gt;&lt;w:rPr&gt;&lt;w:rFonts w:ascii=&quot;Cambria Math&quot; w:h-ansi=&quot;Cambria Math&quot;/&gt;&lt;wx:font wx:val=&quot;Cambria Math&quot;/&gt;&lt;w:lang w:fareast=&quot;KO&quot;/&gt;&lt;/w:rPr&gt;&lt;/aml:content&gt;&lt;/aml:annotation&gt;&lt;/m:ctrlPr&gt;&lt;/m:dPr&gt;&lt;m:e&gt;&lt;m:func&gt;&lt;m:funcPr&gt;&lt;m:ctrlPr&gt;&lt;aml:annotation aml:id=&quot;2&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funcPr&gt;&lt;m:fName&gt;&lt;m:sSub&gt;&lt;m:sSubPr&gt;&lt;m:ctrlPr&gt;&lt;aml:annotation aml:id=&quot;3&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4&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log&lt;/m:t&gt;&lt;/aml:content&gt;&lt;/aml:annotation&gt;&lt;/m:r&gt;&lt;/m:e&gt;&lt;m:sub&gt;&lt;m:r&gt;&lt;aml:annotation aml:id=&quot;5&quot; w:type=&quot;Word.Insertion&quot; aml:author=&quot;8005&quot; aml:createdate=&quot;2021-11-30T19:37:00Z&quot;&gt;&lt;aml:content&gt;&lt;w:rPr&gt;&lt;w:rFonts w:ascii=&quot;Cambria Math&quot; w:h-ansi=&quot;Cambria Math&quot;/&gt;&lt;wx:font wx:val=&quot;Cambria Math&quot;/&gt;&lt;w:i/&gt;&lt;w:lang w:fareast=&quot;KO&quot;/&gt;&lt;/w:rPr&gt;&lt;m:t&gt;2&lt;/m:t&gt;&lt;/aml:content&gt;&lt;/aml:annotation&gt;&lt;/m:r&gt;&lt;/m:sub&gt;&lt;/m:sSub&gt;&lt;/m:fName&gt;&lt;m:e&gt;&lt;m:sSub&gt;&lt;m:sSubPr&gt;&lt;m:ctrlPr&gt;&lt;aml:annotation aml:id=&quot;6&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7&quot; w:type=&quot;Word.Insertion&quot; aml:author=&quot;8005&quot; aml:createdate=&quot;2021-11-30T19:37:00Z&quot;&gt;&lt;aml:content&gt;&lt;w:rPr&gt;&lt;w:rFonts w:ascii=&quot;Cambria Math&quot; w:h-ansi=&quot;Cambria Math&quot;/&gt;&lt;wx:font wx:val=&quot;Cambria Math&quot;/&gt;&lt;w:i/&gt;&lt;w:lang w:fareast=&quot;KO&quot;/&gt;&lt;/w:rPr&gt;&lt;m:t&gt;N&lt;/m:t&gt;&lt;/aml:content&gt;&lt;/aml:annotation&gt;&lt;/m:r&gt;&lt;/m:e&gt;&lt;m:sub&gt;&lt;m:r&gt;&lt;aml:annotation aml:id=&quot;8&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pattern&lt;/m:t&gt;&lt;/aml:content&gt;&lt;/aml:annotation&gt;&lt;/m:r&gt;&lt;/m:sub&gt;&lt;/m:sSub&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F511A5">
        <w:rPr>
          <w:lang w:eastAsia="ko-KR"/>
        </w:rPr>
        <w:instrText xml:space="preserve"> </w:instrText>
      </w:r>
      <w:r w:rsidRPr="00F511A5">
        <w:rPr>
          <w:lang w:eastAsia="ko-KR"/>
        </w:rPr>
        <w:fldChar w:fldCharType="separate"/>
      </w:r>
      <w:r w:rsidR="00C055F8">
        <w:rPr>
          <w:position w:val="-6"/>
        </w:rPr>
        <w:pict w14:anchorId="4FD568EF">
          <v:shape id="_x0000_i1037" type="#_x0000_t75" style="width:61.2pt;height:13.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hideSpellingErrors/&gt;&lt;w:hideGrammaticalErrors/&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308F&quot;/&gt;&lt;wsp:rsid wsp:val=&quot;00003772&quot;/&gt;&lt;wsp:rsid wsp:val=&quot;000039F2&quot;/&gt;&lt;wsp:rsid wsp:val=&quot;00003E35&quot;/&gt;&lt;wsp:rsid wsp:val=&quot;00004E70&quot;/&gt;&lt;wsp:rsid wsp:val=&quot;0000557A&quot;/&gt;&lt;wsp:rsid wsp:val=&quot;00005800&quot;/&gt;&lt;wsp:rsid wsp:val=&quot;0000626D&quot;/&gt;&lt;wsp:rsid wsp:val=&quot;00006781&quot;/&gt;&lt;wsp:rsid wsp:val=&quot;000079ED&quot;/&gt;&lt;wsp:rsid wsp:val=&quot;00007B54&quot;/&gt;&lt;wsp:rsid wsp:val=&quot;00007E50&quot;/&gt;&lt;wsp:rsid wsp:val=&quot;00010B02&quot;/&gt;&lt;wsp:rsid wsp:val=&quot;00011179&quot;/&gt;&lt;wsp:rsid wsp:val=&quot;000112EF&quot;/&gt;&lt;wsp:rsid wsp:val=&quot;00013260&quot;/&gt;&lt;wsp:rsid wsp:val=&quot;00013594&quot;/&gt;&lt;wsp:rsid wsp:val=&quot;0001377A&quot;/&gt;&lt;wsp:rsid wsp:val=&quot;0001422C&quot;/&gt;&lt;wsp:rsid wsp:val=&quot;000145F0&quot;/&gt;&lt;wsp:rsid wsp:val=&quot;00016BA2&quot;/&gt;&lt;wsp:rsid wsp:val=&quot;0002031F&quot;/&gt;&lt;wsp:rsid wsp:val=&quot;00020603&quot;/&gt;&lt;wsp:rsid wsp:val=&quot;00021A99&quot;/&gt;&lt;wsp:rsid wsp:val=&quot;00022060&quot;/&gt;&lt;wsp:rsid wsp:val=&quot;0002312F&quot;/&gt;&lt;wsp:rsid wsp:val=&quot;00023162&quot;/&gt;&lt;wsp:rsid wsp:val=&quot;00024812&quot;/&gt;&lt;wsp:rsid wsp:val=&quot;000249B2&quot;/&gt;&lt;wsp:rsid wsp:val=&quot;00024E70&quot;/&gt;&lt;wsp:rsid wsp:val=&quot;0002665A&quot;/&gt;&lt;wsp:rsid wsp:val=&quot;000273DB&quot;/&gt;&lt;wsp:rsid wsp:val=&quot;00031176&quot;/&gt;&lt;wsp:rsid wsp:val=&quot;00032E82&quot;/&gt;&lt;wsp:rsid wsp:val=&quot;000331B9&quot;/&gt;&lt;wsp:rsid wsp:val=&quot;0003320B&quot;/&gt;&lt;wsp:rsid wsp:val=&quot;00033397&quot;/&gt;&lt;wsp:rsid wsp:val=&quot;0003486E&quot;/&gt;&lt;wsp:rsid wsp:val=&quot;00035754&quot;/&gt;&lt;wsp:rsid wsp:val=&quot;00035988&quot;/&gt;&lt;wsp:rsid wsp:val=&quot;00036AE9&quot;/&gt;&lt;wsp:rsid wsp:val=&quot;00036EF5&quot;/&gt;&lt;wsp:rsid wsp:val=&quot;00037FF0&quot;/&gt;&lt;wsp:rsid wsp:val=&quot;00040095&quot;/&gt;&lt;wsp:rsid wsp:val=&quot;00040702&quot;/&gt;&lt;wsp:rsid wsp:val=&quot;00040A6F&quot;/&gt;&lt;wsp:rsid wsp:val=&quot;00041365&quot;/&gt;&lt;wsp:rsid wsp:val=&quot;00041369&quot;/&gt;&lt;wsp:rsid wsp:val=&quot;00041C8E&quot;/&gt;&lt;wsp:rsid wsp:val=&quot;00043180&quot;/&gt;&lt;wsp:rsid wsp:val=&quot;000431B0&quot;/&gt;&lt;wsp:rsid wsp:val=&quot;000431C3&quot;/&gt;&lt;wsp:rsid wsp:val=&quot;00044741&quot;/&gt;&lt;wsp:rsid wsp:val=&quot;000449E7&quot;/&gt;&lt;wsp:rsid wsp:val=&quot;00046C1A&quot;/&gt;&lt;wsp:rsid wsp:val=&quot;000517D2&quot;/&gt;&lt;wsp:rsid wsp:val=&quot;00051834&quot;/&gt;&lt;wsp:rsid wsp:val=&quot;00051A32&quot;/&gt;&lt;wsp:rsid wsp:val=&quot;00051EA2&quot;/&gt;&lt;wsp:rsid wsp:val=&quot;00051FE8&quot;/&gt;&lt;wsp:rsid wsp:val=&quot;00052588&quot;/&gt;&lt;wsp:rsid wsp:val=&quot;000534AA&quot;/&gt;&lt;wsp:rsid wsp:val=&quot;000535F3&quot;/&gt;&lt;wsp:rsid wsp:val=&quot;00053975&quot;/&gt;&lt;wsp:rsid wsp:val=&quot;0005483F&quot;/&gt;&lt;wsp:rsid wsp:val=&quot;0005495E&quot;/&gt;&lt;wsp:rsid wsp:val=&quot;00054A22&quot;/&gt;&lt;wsp:rsid wsp:val=&quot;000602E6&quot;/&gt;&lt;wsp:rsid wsp:val=&quot;000607AF&quot;/&gt;&lt;wsp:rsid wsp:val=&quot;00061DE2&quot;/&gt;&lt;wsp:rsid wsp:val=&quot;0006224C&quot;/&gt;&lt;wsp:rsid wsp:val=&quot;00063196&quot;/&gt;&lt;wsp:rsid wsp:val=&quot;00063AA4&quot;/&gt;&lt;wsp:rsid wsp:val=&quot;00063F08&quot;/&gt;&lt;wsp:rsid wsp:val=&quot;00064BA4&quot;/&gt;&lt;wsp:rsid wsp:val=&quot;000655A6&quot;/&gt;&lt;wsp:rsid wsp:val=&quot;000655D1&quot;/&gt;&lt;wsp:rsid wsp:val=&quot;00065AD7&quot;/&gt;&lt;wsp:rsid wsp:val=&quot;00070355&quot;/&gt;&lt;wsp:rsid wsp:val=&quot;00070418&quot;/&gt;&lt;wsp:rsid wsp:val=&quot;000710DB&quot;/&gt;&lt;wsp:rsid wsp:val=&quot;00071307&quot;/&gt;&lt;wsp:rsid wsp:val=&quot;000729EE&quot;/&gt;&lt;wsp:rsid wsp:val=&quot;00072A5A&quot;/&gt;&lt;wsp:rsid wsp:val=&quot;00072CB6&quot;/&gt;&lt;wsp:rsid wsp:val=&quot;000737A1&quot;/&gt;&lt;wsp:rsid wsp:val=&quot;000743E8&quot;/&gt;&lt;wsp:rsid wsp:val=&quot;000745A2&quot;/&gt;&lt;wsp:rsid wsp:val=&quot;00074689&quot;/&gt;&lt;wsp:rsid wsp:val=&quot;0007608A&quot;/&gt;&lt;wsp:rsid wsp:val=&quot;000772E5&quot;/&gt;&lt;wsp:rsid wsp:val=&quot;00077533&quot;/&gt;&lt;wsp:rsid wsp:val=&quot;00077A0F&quot;/&gt;&lt;wsp:rsid wsp:val=&quot;00080512&quot;/&gt;&lt;wsp:rsid wsp:val=&quot;000818B7&quot;/&gt;&lt;wsp:rsid wsp:val=&quot;00081BBF&quot;/&gt;&lt;wsp:rsid wsp:val=&quot;00081F45&quot;/&gt;&lt;wsp:rsid wsp:val=&quot;000825EA&quot;/&gt;&lt;wsp:rsid wsp:val=&quot;00083EDC&quot;/&gt;&lt;wsp:rsid wsp:val=&quot;00085317&quot;/&gt;&lt;wsp:rsid wsp:val=&quot;00085783&quot;/&gt;&lt;wsp:rsid wsp:val=&quot;0008686E&quot;/&gt;&lt;wsp:rsid wsp:val=&quot;000871EC&quot;/&gt;&lt;wsp:rsid wsp:val=&quot;00091ACA&quot;/&gt;&lt;wsp:rsid wsp:val=&quot;00091C55&quot;/&gt;&lt;wsp:rsid wsp:val=&quot;000922DF&quot;/&gt;&lt;wsp:rsid wsp:val=&quot;00094522&quot;/&gt;&lt;wsp:rsid wsp:val=&quot;00095389&quot;/&gt;&lt;wsp:rsid wsp:val=&quot;000953F9&quot;/&gt;&lt;wsp:rsid wsp:val=&quot;0009740B&quot;/&gt;&lt;wsp:rsid wsp:val=&quot;00097E46&quot;/&gt;&lt;wsp:rsid wsp:val=&quot;000A189F&quot;/&gt;&lt;wsp:rsid wsp:val=&quot;000A1CEA&quot;/&gt;&lt;wsp:rsid wsp:val=&quot;000A3879&quot;/&gt;&lt;wsp:rsid wsp:val=&quot;000A39C6&quot;/&gt;&lt;wsp:rsid wsp:val=&quot;000A487C&quot;/&gt;&lt;wsp:rsid wsp:val=&quot;000A779F&quot;/&gt;&lt;wsp:rsid wsp:val=&quot;000A7881&quot;/&gt;&lt;wsp:rsid wsp:val=&quot;000B0AD2&quot;/&gt;&lt;wsp:rsid wsp:val=&quot;000B0CC0&quot;/&gt;&lt;wsp:rsid wsp:val=&quot;000B0E07&quot;/&gt;&lt;wsp:rsid wsp:val=&quot;000B1229&quot;/&gt;&lt;wsp:rsid wsp:val=&quot;000B2C00&quot;/&gt;&lt;wsp:rsid wsp:val=&quot;000B38FE&quot;/&gt;&lt;wsp:rsid wsp:val=&quot;000B3928&quot;/&gt;&lt;wsp:rsid wsp:val=&quot;000B5097&quot;/&gt;&lt;wsp:rsid wsp:val=&quot;000B587A&quot;/&gt;&lt;wsp:rsid wsp:val=&quot;000B598D&quot;/&gt;&lt;wsp:rsid wsp:val=&quot;000B7FC3&quot;/&gt;&lt;wsp:rsid wsp:val=&quot;000C02A0&quot;/&gt;&lt;wsp:rsid wsp:val=&quot;000C055F&quot;/&gt;&lt;wsp:rsid wsp:val=&quot;000C0F29&quot;/&gt;&lt;wsp:rsid wsp:val=&quot;000C131C&quot;/&gt;&lt;wsp:rsid wsp:val=&quot;000C1C66&quot;/&gt;&lt;wsp:rsid wsp:val=&quot;000C24B5&quot;/&gt;&lt;wsp:rsid wsp:val=&quot;000C48E0&quot;/&gt;&lt;wsp:rsid wsp:val=&quot;000C58B4&quot;/&gt;&lt;wsp:rsid wsp:val=&quot;000C69F4&quot;/&gt;&lt;wsp:rsid wsp:val=&quot;000C6F2E&quot;/&gt;&lt;wsp:rsid wsp:val=&quot;000C761D&quot;/&gt;&lt;wsp:rsid wsp:val=&quot;000C7792&quot;/&gt;&lt;wsp:rsid wsp:val=&quot;000C7DDD&quot;/&gt;&lt;wsp:rsid wsp:val=&quot;000D0995&quot;/&gt;&lt;wsp:rsid wsp:val=&quot;000D1F7E&quot;/&gt;&lt;wsp:rsid wsp:val=&quot;000D294F&quot;/&gt;&lt;wsp:rsid wsp:val=&quot;000D2961&quot;/&gt;&lt;wsp:rsid wsp:val=&quot;000D38A5&quot;/&gt;&lt;wsp:rsid wsp:val=&quot;000D3F9B&quot;/&gt;&lt;wsp:rsid wsp:val=&quot;000D58AB&quot;/&gt;&lt;wsp:rsid wsp:val=&quot;000D6100&quot;/&gt;&lt;wsp:rsid wsp:val=&quot;000D72B3&quot;/&gt;&lt;wsp:rsid wsp:val=&quot;000D76FF&quot;/&gt;&lt;wsp:rsid wsp:val=&quot;000D7F3D&quot;/&gt;&lt;wsp:rsid wsp:val=&quot;000E1BDB&quot;/&gt;&lt;wsp:rsid wsp:val=&quot;000E2537&quot;/&gt;&lt;wsp:rsid wsp:val=&quot;000E455B&quot;/&gt;&lt;wsp:rsid wsp:val=&quot;000E5F48&quot;/&gt;&lt;wsp:rsid wsp:val=&quot;000E628A&quot;/&gt;&lt;wsp:rsid wsp:val=&quot;000E6C04&quot;/&gt;&lt;wsp:rsid wsp:val=&quot;000E70E4&quot;/&gt;&lt;wsp:rsid wsp:val=&quot;000E7331&quot;/&gt;&lt;wsp:rsid wsp:val=&quot;000E7B95&quot;/&gt;&lt;wsp:rsid wsp:val=&quot;000F0750&quot;/&gt;&lt;wsp:rsid wsp:val=&quot;000F089F&quot;/&gt;&lt;wsp:rsid wsp:val=&quot;000F0E43&quot;/&gt;&lt;wsp:rsid wsp:val=&quot;000F1B73&quot;/&gt;&lt;wsp:rsid wsp:val=&quot;000F2974&quot;/&gt;&lt;wsp:rsid wsp:val=&quot;000F33A5&quot;/&gt;&lt;wsp:rsid wsp:val=&quot;000F4F99&quot;/&gt;&lt;wsp:rsid wsp:val=&quot;000F6474&quot;/&gt;&lt;wsp:rsid wsp:val=&quot;00100D8C&quot;/&gt;&lt;wsp:rsid wsp:val=&quot;00101465&quot;/&gt;&lt;wsp:rsid wsp:val=&quot;00101853&quot;/&gt;&lt;wsp:rsid wsp:val=&quot;00102E2A&quot;/&gt;&lt;wsp:rsid wsp:val=&quot;00104593&quot;/&gt;&lt;wsp:rsid wsp:val=&quot;00105000&quot;/&gt;&lt;wsp:rsid wsp:val=&quot;00105DE3&quot;/&gt;&lt;wsp:rsid wsp:val=&quot;00106BBF&quot;/&gt;&lt;wsp:rsid wsp:val=&quot;00106C7A&quot;/&gt;&lt;wsp:rsid wsp:val=&quot;00110C16&quot;/&gt;&lt;wsp:rsid wsp:val=&quot;00112143&quot;/&gt;&lt;wsp:rsid wsp:val=&quot;00112186&quot;/&gt;&lt;wsp:rsid wsp:val=&quot;001125AE&quot;/&gt;&lt;wsp:rsid wsp:val=&quot;00112A41&quot;/&gt;&lt;wsp:rsid wsp:val=&quot;00115421&quot;/&gt;&lt;wsp:rsid wsp:val=&quot;00115ABA&quot;/&gt;&lt;wsp:rsid wsp:val=&quot;001177F7&quot;/&gt;&lt;wsp:rsid wsp:val=&quot;00117A73&quot;/&gt;&lt;wsp:rsid wsp:val=&quot;00117E0A&quot;/&gt;&lt;wsp:rsid wsp:val=&quot;00120855&quot;/&gt;&lt;wsp:rsid wsp:val=&quot;0012143E&quot;/&gt;&lt;wsp:rsid wsp:val=&quot;00121D85&quot;/&gt;&lt;wsp:rsid wsp:val=&quot;00123E65&quot;/&gt;&lt;wsp:rsid wsp:val=&quot;00126453&quot;/&gt;&lt;wsp:rsid wsp:val=&quot;00126D2D&quot;/&gt;&lt;wsp:rsid wsp:val=&quot;00126E1A&quot;/&gt;&lt;wsp:rsid wsp:val=&quot;00126F2D&quot;/&gt;&lt;wsp:rsid wsp:val=&quot;00126FCA&quot;/&gt;&lt;wsp:rsid wsp:val=&quot;00127155&quot;/&gt;&lt;wsp:rsid wsp:val=&quot;00127760&quot;/&gt;&lt;wsp:rsid wsp:val=&quot;001304D7&quot;/&gt;&lt;wsp:rsid wsp:val=&quot;00130B5E&quot;/&gt;&lt;wsp:rsid wsp:val=&quot;0013144D&quot;/&gt;&lt;wsp:rsid wsp:val=&quot;001318E0&quot;/&gt;&lt;wsp:rsid wsp:val=&quot;00131CE5&quot;/&gt;&lt;wsp:rsid wsp:val=&quot;00131E85&quot;/&gt;&lt;wsp:rsid wsp:val=&quot;00133DB5&quot;/&gt;&lt;wsp:rsid wsp:val=&quot;001342E8&quot;/&gt;&lt;wsp:rsid wsp:val=&quot;00134773&quot;/&gt;&lt;wsp:rsid wsp:val=&quot;00135593&quot;/&gt;&lt;wsp:rsid wsp:val=&quot;00141298&quot;/&gt;&lt;wsp:rsid wsp:val=&quot;001414BF&quot;/&gt;&lt;wsp:rsid wsp:val=&quot;00142AE4&quot;/&gt;&lt;wsp:rsid wsp:val=&quot;00142B4C&quot;/&gt;&lt;wsp:rsid wsp:val=&quot;00143F78&quot;/&gt;&lt;wsp:rsid wsp:val=&quot;0014434C&quot;/&gt;&lt;wsp:rsid wsp:val=&quot;00145236&quot;/&gt;&lt;wsp:rsid wsp:val=&quot;001456FE&quot;/&gt;&lt;wsp:rsid wsp:val=&quot;00146749&quot;/&gt;&lt;wsp:rsid wsp:val=&quot;001500A6&quot;/&gt;&lt;wsp:rsid wsp:val=&quot;00150D11&quot;/&gt;&lt;wsp:rsid wsp:val=&quot;00151E7A&quot;/&gt;&lt;wsp:rsid wsp:val=&quot;001521E6&quot;/&gt;&lt;wsp:rsid wsp:val=&quot;00153493&quot;/&gt;&lt;wsp:rsid wsp:val=&quot;0015429B&quot;/&gt;&lt;wsp:rsid wsp:val=&quot;001543B9&quot;/&gt;&lt;wsp:rsid wsp:val=&quot;001548B8&quot;/&gt;&lt;wsp:rsid wsp:val=&quot;00156BAF&quot;/&gt;&lt;wsp:rsid wsp:val=&quot;0016009D&quot;/&gt;&lt;wsp:rsid wsp:val=&quot;001631AF&quot;/&gt;&lt;wsp:rsid wsp:val=&quot;00164057&quot;/&gt;&lt;wsp:rsid wsp:val=&quot;00166BB9&quot;/&gt;&lt;wsp:rsid wsp:val=&quot;00167612&quot;/&gt;&lt;wsp:rsid wsp:val=&quot;0017067A&quot;/&gt;&lt;wsp:rsid wsp:val=&quot;00170839&quot;/&gt;&lt;wsp:rsid wsp:val=&quot;001723AD&quot;/&gt;&lt;wsp:rsid wsp:val=&quot;00172789&quot;/&gt;&lt;wsp:rsid wsp:val=&quot;00175A3D&quot;/&gt;&lt;wsp:rsid wsp:val=&quot;00175A7B&quot;/&gt;&lt;wsp:rsid wsp:val=&quot;00176559&quot;/&gt;&lt;wsp:rsid wsp:val=&quot;00180C0B&quot;/&gt;&lt;wsp:rsid wsp:val=&quot;0018131A&quot;/&gt;&lt;wsp:rsid wsp:val=&quot;0018187B&quot;/&gt;&lt;wsp:rsid wsp:val=&quot;001839B4&quot;/&gt;&lt;wsp:rsid wsp:val=&quot;001841F7&quot;/&gt;&lt;wsp:rsid wsp:val=&quot;00185BF2&quot;/&gt;&lt;wsp:rsid wsp:val=&quot;00185D43&quot;/&gt;&lt;wsp:rsid wsp:val=&quot;00186977&quot;/&gt;&lt;wsp:rsid wsp:val=&quot;00186C08&quot;/&gt;&lt;wsp:rsid wsp:val=&quot;00186D43&quot;/&gt;&lt;wsp:rsid wsp:val=&quot;001878E1&quot;/&gt;&lt;wsp:rsid wsp:val=&quot;00190053&quot;/&gt;&lt;wsp:rsid wsp:val=&quot;00191546&quot;/&gt;&lt;wsp:rsid wsp:val=&quot;001916B7&quot;/&gt;&lt;wsp:rsid wsp:val=&quot;00191A06&quot;/&gt;&lt;wsp:rsid wsp:val=&quot;00192211&quot;/&gt;&lt;wsp:rsid wsp:val=&quot;00192612&quot;/&gt;&lt;wsp:rsid wsp:val=&quot;001926ED&quot;/&gt;&lt;wsp:rsid wsp:val=&quot;00192794&quot;/&gt;&lt;wsp:rsid wsp:val=&quot;001937F4&quot;/&gt;&lt;wsp:rsid wsp:val=&quot;00194872&quot;/&gt;&lt;wsp:rsid wsp:val=&quot;00196FCE&quot;/&gt;&lt;wsp:rsid wsp:val=&quot;001977B9&quot;/&gt;&lt;wsp:rsid wsp:val=&quot;001A021D&quot;/&gt;&lt;wsp:rsid wsp:val=&quot;001A048C&quot;/&gt;&lt;wsp:rsid wsp:val=&quot;001A05C3&quot;/&gt;&lt;wsp:rsid wsp:val=&quot;001A0FD8&quot;/&gt;&lt;wsp:rsid wsp:val=&quot;001A1A40&quot;/&gt;&lt;wsp:rsid wsp:val=&quot;001A29D2&quot;/&gt;&lt;wsp:rsid wsp:val=&quot;001A4DFD&quot;/&gt;&lt;wsp:rsid wsp:val=&quot;001A5299&quot;/&gt;&lt;wsp:rsid wsp:val=&quot;001A544A&quot;/&gt;&lt;wsp:rsid wsp:val=&quot;001A573D&quot;/&gt;&lt;wsp:rsid wsp:val=&quot;001A6CD4&quot;/&gt;&lt;wsp:rsid wsp:val=&quot;001A70A6&quot;/&gt;&lt;wsp:rsid wsp:val=&quot;001A72A7&quot;/&gt;&lt;wsp:rsid wsp:val=&quot;001A7A63&quot;/&gt;&lt;wsp:rsid wsp:val=&quot;001B0A3B&quot;/&gt;&lt;wsp:rsid wsp:val=&quot;001B0EB5&quot;/&gt;&lt;wsp:rsid wsp:val=&quot;001B0FD1&quot;/&gt;&lt;wsp:rsid wsp:val=&quot;001B16C7&quot;/&gt;&lt;wsp:rsid wsp:val=&quot;001B1F1F&quot;/&gt;&lt;wsp:rsid wsp:val=&quot;001B2C6D&quot;/&gt;&lt;wsp:rsid wsp:val=&quot;001B408B&quot;/&gt;&lt;wsp:rsid wsp:val=&quot;001B42CC&quot;/&gt;&lt;wsp:rsid wsp:val=&quot;001B462A&quot;/&gt;&lt;wsp:rsid wsp:val=&quot;001B6AC9&quot;/&gt;&lt;wsp:rsid wsp:val=&quot;001C045E&quot;/&gt;&lt;wsp:rsid wsp:val=&quot;001C085B&quot;/&gt;&lt;wsp:rsid wsp:val=&quot;001C1241&quot;/&gt;&lt;wsp:rsid wsp:val=&quot;001C1E2E&quot;/&gt;&lt;wsp:rsid wsp:val=&quot;001C2321&quot;/&gt;&lt;wsp:rsid wsp:val=&quot;001C34AF&quot;/&gt;&lt;wsp:rsid wsp:val=&quot;001C3B82&quot;/&gt;&lt;wsp:rsid wsp:val=&quot;001C4EE3&quot;/&gt;&lt;wsp:rsid wsp:val=&quot;001C59CB&quot;/&gt;&lt;wsp:rsid wsp:val=&quot;001C5EC0&quot;/&gt;&lt;wsp:rsid wsp:val=&quot;001C6128&quot;/&gt;&lt;wsp:rsid wsp:val=&quot;001C6EF9&quot;/&gt;&lt;wsp:rsid wsp:val=&quot;001D024D&quot;/&gt;&lt;wsp:rsid wsp:val=&quot;001D02C2&quot;/&gt;&lt;wsp:rsid wsp:val=&quot;001D12CF&quot;/&gt;&lt;wsp:rsid wsp:val=&quot;001D203B&quot;/&gt;&lt;wsp:rsid wsp:val=&quot;001D409F&quot;/&gt;&lt;wsp:rsid wsp:val=&quot;001D428E&quot;/&gt;&lt;wsp:rsid wsp:val=&quot;001D4882&quot;/&gt;&lt;wsp:rsid wsp:val=&quot;001D5B95&quot;/&gt;&lt;wsp:rsid wsp:val=&quot;001D78FA&quot;/&gt;&lt;wsp:rsid wsp:val=&quot;001E10A8&quot;/&gt;&lt;wsp:rsid wsp:val=&quot;001E1592&quot;/&gt;&lt;wsp:rsid wsp:val=&quot;001E19D7&quot;/&gt;&lt;wsp:rsid wsp:val=&quot;001E2998&quot;/&gt;&lt;wsp:rsid wsp:val=&quot;001E2CC4&quot;/&gt;&lt;wsp:rsid wsp:val=&quot;001E2D31&quot;/&gt;&lt;wsp:rsid wsp:val=&quot;001E420F&quot;/&gt;&lt;wsp:rsid wsp:val=&quot;001E5CA4&quot;/&gt;&lt;wsp:rsid wsp:val=&quot;001E5D4B&quot;/&gt;&lt;wsp:rsid wsp:val=&quot;001E647E&quot;/&gt;&lt;wsp:rsid wsp:val=&quot;001E7023&quot;/&gt;&lt;wsp:rsid wsp:val=&quot;001E7042&quot;/&gt;&lt;wsp:rsid wsp:val=&quot;001F01FC&quot;/&gt;&lt;wsp:rsid wsp:val=&quot;001F0506&quot;/&gt;&lt;wsp:rsid wsp:val=&quot;001F168B&quot;/&gt;&lt;wsp:rsid wsp:val=&quot;001F2263&quot;/&gt;&lt;wsp:rsid wsp:val=&quot;001F441F&quot;/&gt;&lt;wsp:rsid wsp:val=&quot;001F4FD9&quot;/&gt;&lt;wsp:rsid wsp:val=&quot;001F573E&quot;/&gt;&lt;wsp:rsid wsp:val=&quot;001F5FDA&quot;/&gt;&lt;wsp:rsid wsp:val=&quot;001F6CB0&quot;/&gt;&lt;wsp:rsid wsp:val=&quot;001F7872&quot;/&gt;&lt;wsp:rsid wsp:val=&quot;00200810&quot;/&gt;&lt;wsp:rsid wsp:val=&quot;00201F17&quot;/&gt;&lt;wsp:rsid wsp:val=&quot;002022A7&quot;/&gt;&lt;wsp:rsid wsp:val=&quot;00202314&quot;/&gt;&lt;wsp:rsid wsp:val=&quot;00202FB4&quot;/&gt;&lt;wsp:rsid wsp:val=&quot;0020342F&quot;/&gt;&lt;wsp:rsid wsp:val=&quot;00204BEC&quot;/&gt;&lt;wsp:rsid wsp:val=&quot;002070A8&quot;/&gt;&lt;wsp:rsid wsp:val=&quot;002075F9&quot;/&gt;&lt;wsp:rsid wsp:val=&quot;0020761B&quot;/&gt;&lt;wsp:rsid wsp:val=&quot;002120E7&quot;/&gt;&lt;wsp:rsid wsp:val=&quot;00212A52&quot;/&gt;&lt;wsp:rsid wsp:val=&quot;00213EE5&quot;/&gt;&lt;wsp:rsid wsp:val=&quot;00217729&quot;/&gt;&lt;wsp:rsid wsp:val=&quot;00220DB7&quot;/&gt;&lt;wsp:rsid wsp:val=&quot;00220FB4&quot;/&gt;&lt;wsp:rsid wsp:val=&quot;0022181B&quot;/&gt;&lt;wsp:rsid wsp:val=&quot;00224789&quot;/&gt;&lt;wsp:rsid wsp:val=&quot;00225EA4&quot;/&gt;&lt;wsp:rsid wsp:val=&quot;00226BB3&quot;/&gt;&lt;wsp:rsid wsp:val=&quot;00226C79&quot;/&gt;&lt;wsp:rsid wsp:val=&quot;00226E13&quot;/&gt;&lt;wsp:rsid wsp:val=&quot;002320C9&quot;/&gt;&lt;wsp:rsid wsp:val=&quot;00232872&quot;/&gt;&lt;wsp:rsid wsp:val=&quot;00234514&quot;/&gt;&lt;wsp:rsid wsp:val=&quot;002347A2&quot;/&gt;&lt;wsp:rsid wsp:val=&quot;00235B64&quot;/&gt;&lt;wsp:rsid wsp:val=&quot;00236372&quot;/&gt;&lt;wsp:rsid wsp:val=&quot;00237E55&quot;/&gt;&lt;wsp:rsid wsp:val=&quot;00237F0D&quot;/&gt;&lt;wsp:rsid wsp:val=&quot;00240837&quot;/&gt;&lt;wsp:rsid wsp:val=&quot;00241BE5&quot;/&gt;&lt;wsp:rsid wsp:val=&quot;002442BE&quot;/&gt;&lt;wsp:rsid wsp:val=&quot;002444CA&quot;/&gt;&lt;wsp:rsid wsp:val=&quot;00244D62&quot;/&gt;&lt;wsp:rsid wsp:val=&quot;0024644F&quot;/&gt;&lt;wsp:rsid wsp:val=&quot;0024699D&quot;/&gt;&lt;wsp:rsid wsp:val=&quot;00246F26&quot;/&gt;&lt;wsp:rsid wsp:val=&quot;00247B5E&quot;/&gt;&lt;wsp:rsid wsp:val=&quot;002513A7&quot;/&gt;&lt;wsp:rsid wsp:val=&quot;002527FD&quot;/&gt;&lt;wsp:rsid wsp:val=&quot;00252BE8&quot;/&gt;&lt;wsp:rsid wsp:val=&quot;002530B3&quot;/&gt;&lt;wsp:rsid wsp:val=&quot;0025420B&quot;/&gt;&lt;wsp:rsid wsp:val=&quot;002544C6&quot;/&gt;&lt;wsp:rsid wsp:val=&quot;00254D6A&quot;/&gt;&lt;wsp:rsid wsp:val=&quot;00254E4A&quot;/&gt;&lt;wsp:rsid wsp:val=&quot;00255C7A&quot;/&gt;&lt;wsp:rsid wsp:val=&quot;00256881&quot;/&gt;&lt;wsp:rsid wsp:val=&quot;00256961&quot;/&gt;&lt;wsp:rsid wsp:val=&quot;00260550&quot;/&gt;&lt;wsp:rsid wsp:val=&quot;00260D1E&quot;/&gt;&lt;wsp:rsid wsp:val=&quot;00261E97&quot;/&gt;&lt;wsp:rsid wsp:val=&quot;00263699&quot;/&gt;&lt;wsp:rsid wsp:val=&quot;00263B92&quot;/&gt;&lt;wsp:rsid wsp:val=&quot;0026527B&quot;/&gt;&lt;wsp:rsid wsp:val=&quot;00265B64&quot;/&gt;&lt;wsp:rsid wsp:val=&quot;00265DDE&quot;/&gt;&lt;wsp:rsid wsp:val=&quot;002701F6&quot;/&gt;&lt;wsp:rsid wsp:val=&quot;00271326&quot;/&gt;&lt;wsp:rsid wsp:val=&quot;00272C03&quot;/&gt;&lt;wsp:rsid wsp:val=&quot;00272FCA&quot;/&gt;&lt;wsp:rsid wsp:val=&quot;0027368B&quot;/&gt;&lt;wsp:rsid wsp:val=&quot;002740D6&quot;/&gt;&lt;wsp:rsid wsp:val=&quot;0027442C&quot;/&gt;&lt;wsp:rsid wsp:val=&quot;00274675&quot;/&gt;&lt;wsp:rsid wsp:val=&quot;00274A57&quot;/&gt;&lt;wsp:rsid wsp:val=&quot;00276AD5&quot;/&gt;&lt;wsp:rsid wsp:val=&quot;00276EAD&quot;/&gt;&lt;wsp:rsid wsp:val=&quot;00277049&quot;/&gt;&lt;wsp:rsid wsp:val=&quot;00280387&quot;/&gt;&lt;wsp:rsid wsp:val=&quot;00282E75&quot;/&gt;&lt;wsp:rsid wsp:val=&quot;00283184&quot;/&gt;&lt;wsp:rsid wsp:val=&quot;002835AF&quot;/&gt;&lt;wsp:rsid wsp:val=&quot;00283779&quot;/&gt;&lt;wsp:rsid wsp:val=&quot;002837EA&quot;/&gt;&lt;wsp:rsid wsp:val=&quot;0028436B&quot;/&gt;&lt;wsp:rsid wsp:val=&quot;002843E6&quot;/&gt;&lt;wsp:rsid wsp:val=&quot;00284961&quot;/&gt;&lt;wsp:rsid wsp:val=&quot;00287B8C&quot;/&gt;&lt;wsp:rsid wsp:val=&quot;00290E99&quot;/&gt;&lt;wsp:rsid wsp:val=&quot;00291C9B&quot;/&gt;&lt;wsp:rsid wsp:val=&quot;002923D5&quot;/&gt;&lt;wsp:rsid wsp:val=&quot;00292DBA&quot;/&gt;&lt;wsp:rsid wsp:val=&quot;00293CA4&quot;/&gt;&lt;wsp:rsid wsp:val=&quot;0029409F&quot;/&gt;&lt;wsp:rsid wsp:val=&quot;0029455D&quot;/&gt;&lt;wsp:rsid wsp:val=&quot;00294829&quot;/&gt;&lt;wsp:rsid wsp:val=&quot;00294899&quot;/&gt;&lt;wsp:rsid wsp:val=&quot;00294D5E&quot;/&gt;&lt;wsp:rsid wsp:val=&quot;002955F6&quot;/&gt;&lt;wsp:rsid wsp:val=&quot;0029660E&quot;/&gt;&lt;wsp:rsid wsp:val=&quot;00297F67&quot;/&gt;&lt;wsp:rsid wsp:val=&quot;002A21FC&quot;/&gt;&lt;wsp:rsid wsp:val=&quot;002A2878&quot;/&gt;&lt;wsp:rsid wsp:val=&quot;002A2A3D&quot;/&gt;&lt;wsp:rsid wsp:val=&quot;002A3660&quot;/&gt;&lt;wsp:rsid wsp:val=&quot;002A38C6&quot;/&gt;&lt;wsp:rsid wsp:val=&quot;002A4098&quot;/&gt;&lt;wsp:rsid wsp:val=&quot;002A44B4&quot;/&gt;&lt;wsp:rsid wsp:val=&quot;002A5C8C&quot;/&gt;&lt;wsp:rsid wsp:val=&quot;002A6693&quot;/&gt;&lt;wsp:rsid wsp:val=&quot;002A771E&quot;/&gt;&lt;wsp:rsid wsp:val=&quot;002B2AB8&quot;/&gt;&lt;wsp:rsid wsp:val=&quot;002B3497&quot;/&gt;&lt;wsp:rsid wsp:val=&quot;002B39C7&quot;/&gt;&lt;wsp:rsid wsp:val=&quot;002B41D4&quot;/&gt;&lt;wsp:rsid wsp:val=&quot;002B5783&quot;/&gt;&lt;wsp:rsid wsp:val=&quot;002C0094&quot;/&gt;&lt;wsp:rsid wsp:val=&quot;002C09E7&quot;/&gt;&lt;wsp:rsid wsp:val=&quot;002C0EF4&quot;/&gt;&lt;wsp:rsid wsp:val=&quot;002C495F&quot;/&gt;&lt;wsp:rsid wsp:val=&quot;002C4D7B&quot;/&gt;&lt;wsp:rsid wsp:val=&quot;002D03CC&quot;/&gt;&lt;wsp:rsid wsp:val=&quot;002D0FC1&quot;/&gt;&lt;wsp:rsid wsp:val=&quot;002D1587&quot;/&gt;&lt;wsp:rsid wsp:val=&quot;002D259A&quot;/&gt;&lt;wsp:rsid wsp:val=&quot;002D2BB6&quot;/&gt;&lt;wsp:rsid wsp:val=&quot;002D2F25&quot;/&gt;&lt;wsp:rsid wsp:val=&quot;002D3C11&quot;/&gt;&lt;wsp:rsid wsp:val=&quot;002D6755&quot;/&gt;&lt;wsp:rsid wsp:val=&quot;002D6812&quot;/&gt;&lt;wsp:rsid wsp:val=&quot;002D6813&quot;/&gt;&lt;wsp:rsid wsp:val=&quot;002D6F5F&quot;/&gt;&lt;wsp:rsid wsp:val=&quot;002D7CC0&quot;/&gt;&lt;wsp:rsid wsp:val=&quot;002E4076&quot;/&gt;&lt;wsp:rsid wsp:val=&quot;002E42EB&quot;/&gt;&lt;wsp:rsid wsp:val=&quot;002E4757&quot;/&gt;&lt;wsp:rsid wsp:val=&quot;002E496C&quot;/&gt;&lt;wsp:rsid wsp:val=&quot;002E5F64&quot;/&gt;&lt;wsp:rsid wsp:val=&quot;002E622B&quot;/&gt;&lt;wsp:rsid wsp:val=&quot;002F0883&quot;/&gt;&lt;wsp:rsid wsp:val=&quot;002F0F84&quot;/&gt;&lt;wsp:rsid wsp:val=&quot;002F1007&quot;/&gt;&lt;wsp:rsid wsp:val=&quot;002F16F8&quot;/&gt;&lt;wsp:rsid wsp:val=&quot;002F1FF8&quot;/&gt;&lt;wsp:rsid wsp:val=&quot;002F27B7&quot;/&gt;&lt;wsp:rsid wsp:val=&quot;002F2A7D&quot;/&gt;&lt;wsp:rsid wsp:val=&quot;002F33F8&quot;/&gt;&lt;wsp:rsid wsp:val=&quot;002F4316&quot;/&gt;&lt;wsp:rsid wsp:val=&quot;002F4327&quot;/&gt;&lt;wsp:rsid wsp:val=&quot;002F46B4&quot;/&gt;&lt;wsp:rsid wsp:val=&quot;002F47BC&quot;/&gt;&lt;wsp:rsid wsp:val=&quot;002F512C&quot;/&gt;&lt;wsp:rsid wsp:val=&quot;002F57E8&quot;/&gt;&lt;wsp:rsid wsp:val=&quot;002F62FC&quot;/&gt;&lt;wsp:rsid wsp:val=&quot;00301D00&quot;/&gt;&lt;wsp:rsid wsp:val=&quot;00302004&quot;/&gt;&lt;wsp:rsid wsp:val=&quot;003021DF&quot;/&gt;&lt;wsp:rsid wsp:val=&quot;00302D4A&quot;/&gt;&lt;wsp:rsid wsp:val=&quot;00303CDB&quot;/&gt;&lt;wsp:rsid wsp:val=&quot;00306151&quot;/&gt;&lt;wsp:rsid wsp:val=&quot;00306E58&quot;/&gt;&lt;wsp:rsid wsp:val=&quot;00316992&quot;/&gt;&lt;wsp:rsid wsp:val=&quot;003172DC&quot;/&gt;&lt;wsp:rsid wsp:val=&quot;00322406&quot;/&gt;&lt;wsp:rsid wsp:val=&quot;0032296F&quot;/&gt;&lt;wsp:rsid wsp:val=&quot;00323174&quot;/&gt;&lt;wsp:rsid wsp:val=&quot;0032400A&quot;/&gt;&lt;wsp:rsid wsp:val=&quot;00324806&quot;/&gt;&lt;wsp:rsid wsp:val=&quot;00324AC9&quot;/&gt;&lt;wsp:rsid wsp:val=&quot;00325764&quot;/&gt;&lt;wsp:rsid wsp:val=&quot;0032650D&quot;/&gt;&lt;wsp:rsid wsp:val=&quot;003278BB&quot;/&gt;&lt;wsp:rsid wsp:val=&quot;0032790A&quot;/&gt;&lt;wsp:rsid wsp:val=&quot;00327EEB&quot;/&gt;&lt;wsp:rsid wsp:val=&quot;00331B6D&quot;/&gt;&lt;wsp:rsid wsp:val=&quot;00331D2B&quot;/&gt;&lt;wsp:rsid wsp:val=&quot;00331D74&quot;/&gt;&lt;wsp:rsid wsp:val=&quot;00333589&quot;/&gt;&lt;wsp:rsid wsp:val=&quot;00333954&quot;/&gt;&lt;wsp:rsid wsp:val=&quot;00334151&quot;/&gt;&lt;wsp:rsid wsp:val=&quot;00336385&quot;/&gt;&lt;wsp:rsid wsp:val=&quot;00340DA9&quot;/&gt;&lt;wsp:rsid wsp:val=&quot;003415C0&quot;/&gt;&lt;wsp:rsid wsp:val=&quot;00341FFA&quot;/&gt;&lt;wsp:rsid wsp:val=&quot;00342D3C&quot;/&gt;&lt;wsp:rsid wsp:val=&quot;00343160&quot;/&gt;&lt;wsp:rsid wsp:val=&quot;00344B22&quot;/&gt;&lt;wsp:rsid wsp:val=&quot;00344E81&quot;/&gt;&lt;wsp:rsid wsp:val=&quot;003462CB&quot;/&gt;&lt;wsp:rsid wsp:val=&quot;0034664F&quot;/&gt;&lt;wsp:rsid wsp:val=&quot;00346913&quot;/&gt;&lt;wsp:rsid wsp:val=&quot;0034764C&quot;/&gt;&lt;wsp:rsid wsp:val=&quot;00347F62&quot;/&gt;&lt;wsp:rsid wsp:val=&quot;00351545&quot;/&gt;&lt;wsp:rsid wsp:val=&quot;00351B36&quot;/&gt;&lt;wsp:rsid wsp:val=&quot;003535C1&quot;/&gt;&lt;wsp:rsid wsp:val=&quot;00353624&quot;/&gt;&lt;wsp:rsid wsp:val=&quot;003544D9&quot;/&gt;&lt;wsp:rsid wsp:val=&quot;0035462D&quot;/&gt;&lt;wsp:rsid wsp:val=&quot;00355A65&quot;/&gt;&lt;wsp:rsid wsp:val=&quot;0035616E&quot;/&gt;&lt;wsp:rsid wsp:val=&quot;00356855&quot;/&gt;&lt;wsp:rsid wsp:val=&quot;003575B8&quot;/&gt;&lt;wsp:rsid wsp:val=&quot;00357C51&quot;/&gt;&lt;wsp:rsid wsp:val=&quot;00357E6E&quot;/&gt;&lt;wsp:rsid wsp:val=&quot;003610E4&quot;/&gt;&lt;wsp:rsid wsp:val=&quot;003613AA&quot;/&gt;&lt;wsp:rsid wsp:val=&quot;0036197D&quot;/&gt;&lt;wsp:rsid wsp:val=&quot;00362231&quot;/&gt;&lt;wsp:rsid wsp:val=&quot;003624C5&quot;/&gt;&lt;wsp:rsid wsp:val=&quot;00363636&quot;/&gt;&lt;wsp:rsid wsp:val=&quot;003645C7&quot;/&gt;&lt;wsp:rsid wsp:val=&quot;00364D0F&quot;/&gt;&lt;wsp:rsid wsp:val=&quot;00364DF6&quot;/&gt;&lt;wsp:rsid wsp:val=&quot;00365AE3&quot;/&gt;&lt;wsp:rsid wsp:val=&quot;00366BB1&quot;/&gt;&lt;wsp:rsid wsp:val=&quot;00366CE3&quot;/&gt;&lt;wsp:rsid wsp:val=&quot;00372249&quot;/&gt;&lt;wsp:rsid wsp:val=&quot;0037292A&quot;/&gt;&lt;wsp:rsid wsp:val=&quot;00373C3F&quot;/&gt;&lt;wsp:rsid wsp:val=&quot;003746FE&quot;/&gt;&lt;wsp:rsid wsp:val=&quot;00375B97&quot;/&gt;&lt;wsp:rsid wsp:val=&quot;00376390&quot;/&gt;&lt;wsp:rsid wsp:val=&quot;00376948&quot;/&gt;&lt;wsp:rsid wsp:val=&quot;00376A9C&quot;/&gt;&lt;wsp:rsid wsp:val=&quot;00377D81&quot;/&gt;&lt;wsp:rsid wsp:val=&quot;0038022B&quot;/&gt;&lt;wsp:rsid wsp:val=&quot;00381566&quot;/&gt;&lt;wsp:rsid wsp:val=&quot;003820F2&quot;/&gt;&lt;wsp:rsid wsp:val=&quot;00382B14&quot;/&gt;&lt;wsp:rsid wsp:val=&quot;00382B2E&quot;/&gt;&lt;wsp:rsid wsp:val=&quot;0038495C&quot;/&gt;&lt;wsp:rsid wsp:val=&quot;00385E06&quot;/&gt;&lt;wsp:rsid wsp:val=&quot;00386C1E&quot;/&gt;&lt;wsp:rsid wsp:val=&quot;00391269&quot;/&gt;&lt;wsp:rsid wsp:val=&quot;003926D6&quot;/&gt;&lt;wsp:rsid wsp:val=&quot;003927E2&quot;/&gt;&lt;wsp:rsid wsp:val=&quot;0039288B&quot;/&gt;&lt;wsp:rsid wsp:val=&quot;003955BD&quot;/&gt;&lt;wsp:rsid wsp:val=&quot;003A1FF0&quot;/&gt;&lt;wsp:rsid wsp:val=&quot;003A24D2&quot;/&gt;&lt;wsp:rsid wsp:val=&quot;003A32A1&quot;/&gt;&lt;wsp:rsid wsp:val=&quot;003A461D&quot;/&gt;&lt;wsp:rsid wsp:val=&quot;003A4B46&quot;/&gt;&lt;wsp:rsid wsp:val=&quot;003A4D2F&quot;/&gt;&lt;wsp:rsid wsp:val=&quot;003A50CF&quot;/&gt;&lt;wsp:rsid wsp:val=&quot;003A523A&quot;/&gt;&lt;wsp:rsid wsp:val=&quot;003A5EA1&quot;/&gt;&lt;wsp:rsid wsp:val=&quot;003A700A&quot;/&gt;&lt;wsp:rsid wsp:val=&quot;003B0118&quot;/&gt;&lt;wsp:rsid wsp:val=&quot;003B05A8&quot;/&gt;&lt;wsp:rsid wsp:val=&quot;003B0DD4&quot;/&gt;&lt;wsp:rsid wsp:val=&quot;003B1FCA&quot;/&gt;&lt;wsp:rsid wsp:val=&quot;003B2F32&quot;/&gt;&lt;wsp:rsid wsp:val=&quot;003B3146&quot;/&gt;&lt;wsp:rsid wsp:val=&quot;003B32E4&quot;/&gt;&lt;wsp:rsid wsp:val=&quot;003B3E41&quot;/&gt;&lt;wsp:rsid wsp:val=&quot;003B43ED&quot;/&gt;&lt;wsp:rsid wsp:val=&quot;003B545E&quot;/&gt;&lt;wsp:rsid wsp:val=&quot;003B6193&quot;/&gt;&lt;wsp:rsid wsp:val=&quot;003B66C3&quot;/&gt;&lt;wsp:rsid wsp:val=&quot;003C35DA&quot;/&gt;&lt;wsp:rsid wsp:val=&quot;003C3971&quot;/&gt;&lt;wsp:rsid wsp:val=&quot;003C70AB&quot;/&gt;&lt;wsp:rsid wsp:val=&quot;003D028C&quot;/&gt;&lt;wsp:rsid wsp:val=&quot;003D03D6&quot;/&gt;&lt;wsp:rsid wsp:val=&quot;003D0D31&quot;/&gt;&lt;wsp:rsid wsp:val=&quot;003D2C4E&quot;/&gt;&lt;wsp:rsid wsp:val=&quot;003D3060&quot;/&gt;&lt;wsp:rsid wsp:val=&quot;003D348C&quot;/&gt;&lt;wsp:rsid wsp:val=&quot;003D6518&quot;/&gt;&lt;wsp:rsid wsp:val=&quot;003D71CE&quot;/&gt;&lt;wsp:rsid wsp:val=&quot;003D756C&quot;/&gt;&lt;wsp:rsid wsp:val=&quot;003D7702&quot;/&gt;&lt;wsp:rsid wsp:val=&quot;003E138F&quot;/&gt;&lt;wsp:rsid wsp:val=&quot;003E3102&quot;/&gt;&lt;wsp:rsid wsp:val=&quot;003E487B&quot;/&gt;&lt;wsp:rsid wsp:val=&quot;003E53F4&quot;/&gt;&lt;wsp:rsid wsp:val=&quot;003E5B46&quot;/&gt;&lt;wsp:rsid wsp:val=&quot;003E5F90&quot;/&gt;&lt;wsp:rsid wsp:val=&quot;003E5FB2&quot;/&gt;&lt;wsp:rsid wsp:val=&quot;003E72C9&quot;/&gt;&lt;wsp:rsid wsp:val=&quot;003E77ED&quot;/&gt;&lt;wsp:rsid wsp:val=&quot;003F3BA2&quot;/&gt;&lt;wsp:rsid wsp:val=&quot;003F430C&quot;/&gt;&lt;wsp:rsid wsp:val=&quot;003F4F17&quot;/&gt;&lt;wsp:rsid wsp:val=&quot;003F53CC&quot;/&gt;&lt;wsp:rsid wsp:val=&quot;003F604C&quot;/&gt;&lt;wsp:rsid wsp:val=&quot;003F6EE1&quot;/&gt;&lt;wsp:rsid wsp:val=&quot;003F7241&quot;/&gt;&lt;wsp:rsid wsp:val=&quot;003F7AAC&quot;/&gt;&lt;wsp:rsid wsp:val=&quot;00400B50&quot;/&gt;&lt;wsp:rsid wsp:val=&quot;00402570&quot;/&gt;&lt;wsp:rsid wsp:val=&quot;00402723&quot;/&gt;&lt;wsp:rsid wsp:val=&quot;00403244&quot;/&gt;&lt;wsp:rsid wsp:val=&quot;0040420F&quot;/&gt;&lt;wsp:rsid wsp:val=&quot;004053FF&quot;/&gt;&lt;wsp:rsid wsp:val=&quot;00405A2A&quot;/&gt;&lt;wsp:rsid wsp:val=&quot;00406386&quot;/&gt;&lt;wsp:rsid wsp:val=&quot;00406CEA&quot;/&gt;&lt;wsp:rsid wsp:val=&quot;0040708D&quot;/&gt;&lt;wsp:rsid wsp:val=&quot;00410021&quot;/&gt;&lt;wsp:rsid wsp:val=&quot;00410B9F&quot;/&gt;&lt;wsp:rsid wsp:val=&quot;00410E66&quot;/&gt;&lt;wsp:rsid wsp:val=&quot;00413190&quot;/&gt;&lt;wsp:rsid wsp:val=&quot;0041443B&quot;/&gt;&lt;wsp:rsid wsp:val=&quot;00414F0F&quot;/&gt;&lt;wsp:rsid wsp:val=&quot;004150A5&quot;/&gt;&lt;wsp:rsid wsp:val=&quot;004152DF&quot;/&gt;&lt;wsp:rsid wsp:val=&quot;0041571B&quot;/&gt;&lt;wsp:rsid wsp:val=&quot;00415DC1&quot;/&gt;&lt;wsp:rsid wsp:val=&quot;00417CEF&quot;/&gt;&lt;wsp:rsid wsp:val=&quot;004202BB&quot;/&gt;&lt;wsp:rsid wsp:val=&quot;00421A73&quot;/&gt;&lt;wsp:rsid wsp:val=&quot;0042238C&quot;/&gt;&lt;wsp:rsid wsp:val=&quot;00423C60&quot;/&gt;&lt;wsp:rsid wsp:val=&quot;0042429E&quot;/&gt;&lt;wsp:rsid wsp:val=&quot;0042451C&quot;/&gt;&lt;wsp:rsid wsp:val=&quot;004258D9&quot;/&gt;&lt;wsp:rsid wsp:val=&quot;00425D89&quot;/&gt;&lt;wsp:rsid wsp:val=&quot;00426891&quot;/&gt;&lt;wsp:rsid wsp:val=&quot;00426BEA&quot;/&gt;&lt;wsp:rsid wsp:val=&quot;0042746D&quot;/&gt;&lt;wsp:rsid wsp:val=&quot;00431E3E&quot;/&gt;&lt;wsp:rsid wsp:val=&quot;004334C8&quot;/&gt;&lt;wsp:rsid wsp:val=&quot;00436C5F&quot;/&gt;&lt;wsp:rsid wsp:val=&quot;004373F2&quot;/&gt;&lt;wsp:rsid wsp:val=&quot;00437915&quot;/&gt;&lt;wsp:rsid wsp:val=&quot;00437F6A&quot;/&gt;&lt;wsp:rsid wsp:val=&quot;004406F4&quot;/&gt;&lt;wsp:rsid wsp:val=&quot;00440EEB&quot;/&gt;&lt;wsp:rsid wsp:val=&quot;00442126&quot;/&gt;&lt;wsp:rsid wsp:val=&quot;0044230C&quot;/&gt;&lt;wsp:rsid wsp:val=&quot;00442336&quot;/&gt;&lt;wsp:rsid wsp:val=&quot;004424BB&quot;/&gt;&lt;wsp:rsid wsp:val=&quot;004441DB&quot;/&gt;&lt;wsp:rsid wsp:val=&quot;004444D0&quot;/&gt;&lt;wsp:rsid wsp:val=&quot;004445AA&quot;/&gt;&lt;wsp:rsid wsp:val=&quot;0044553A&quot;/&gt;&lt;wsp:rsid wsp:val=&quot;00450752&quot;/&gt;&lt;wsp:rsid wsp:val=&quot;004512CC&quot;/&gt;&lt;wsp:rsid wsp:val=&quot;00453116&quot;/&gt;&lt;wsp:rsid wsp:val=&quot;004561F4&quot;/&gt;&lt;wsp:rsid wsp:val=&quot;00456CCA&quot;/&gt;&lt;wsp:rsid wsp:val=&quot;00457E00&quot;/&gt;&lt;wsp:rsid wsp:val=&quot;004600E1&quot;/&gt;&lt;wsp:rsid wsp:val=&quot;00460707&quot;/&gt;&lt;wsp:rsid wsp:val=&quot;004615CB&quot;/&gt;&lt;wsp:rsid wsp:val=&quot;0046327C&quot;/&gt;&lt;wsp:rsid wsp:val=&quot;0046445D&quot;/&gt;&lt;wsp:rsid wsp:val=&quot;00464B50&quot;/&gt;&lt;wsp:rsid wsp:val=&quot;00464FEB&quot;/&gt;&lt;wsp:rsid wsp:val=&quot;00467117&quot;/&gt;&lt;wsp:rsid wsp:val=&quot;00467A54&quot;/&gt;&lt;wsp:rsid wsp:val=&quot;0047085B&quot;/&gt;&lt;wsp:rsid wsp:val=&quot;00471B27&quot;/&gt;&lt;wsp:rsid wsp:val=&quot;0047280D&quot;/&gt;&lt;wsp:rsid wsp:val=&quot;004729DF&quot;/&gt;&lt;wsp:rsid wsp:val=&quot;00473673&quot;/&gt;&lt;wsp:rsid wsp:val=&quot;00475DEC&quot;/&gt;&lt;wsp:rsid wsp:val=&quot;00475ECE&quot;/&gt;&lt;wsp:rsid wsp:val=&quot;00475F65&quot;/&gt;&lt;wsp:rsid wsp:val=&quot;00475FC5&quot;/&gt;&lt;wsp:rsid wsp:val=&quot;00476ADD&quot;/&gt;&lt;wsp:rsid wsp:val=&quot;00477B89&quot;/&gt;&lt;wsp:rsid wsp:val=&quot;00480FA4&quot;/&gt;&lt;wsp:rsid wsp:val=&quot;0048127F&quot;/&gt;&lt;wsp:rsid wsp:val=&quot;00481C3B&quot;/&gt;&lt;wsp:rsid wsp:val=&quot;0048486A&quot;/&gt;&lt;wsp:rsid wsp:val=&quot;004860DE&quot;/&gt;&lt;wsp:rsid wsp:val=&quot;00486707&quot;/&gt;&lt;wsp:rsid wsp:val=&quot;004903EA&quot;/&gt;&lt;wsp:rsid wsp:val=&quot;0049144A&quot;/&gt;&lt;wsp:rsid wsp:val=&quot;00491509&quot;/&gt;&lt;wsp:rsid wsp:val=&quot;0049170F&quot;/&gt;&lt;wsp:rsid wsp:val=&quot;0049171C&quot;/&gt;&lt;wsp:rsid wsp:val=&quot;00492CF1&quot;/&gt;&lt;wsp:rsid wsp:val=&quot;004936EA&quot;/&gt;&lt;wsp:rsid wsp:val=&quot;00494C86&quot;/&gt;&lt;wsp:rsid wsp:val=&quot;00495BB2&quot;/&gt;&lt;wsp:rsid wsp:val=&quot;004973B3&quot;/&gt;&lt;wsp:rsid wsp:val=&quot;004976AA&quot;/&gt;&lt;wsp:rsid wsp:val=&quot;004A02EB&quot;/&gt;&lt;wsp:rsid wsp:val=&quot;004A07E9&quot;/&gt;&lt;wsp:rsid wsp:val=&quot;004A1153&quot;/&gt;&lt;wsp:rsid wsp:val=&quot;004A1CA8&quot;/&gt;&lt;wsp:rsid wsp:val=&quot;004A4A78&quot;/&gt;&lt;wsp:rsid wsp:val=&quot;004A4C8A&quot;/&gt;&lt;wsp:rsid wsp:val=&quot;004A4EFA&quot;/&gt;&lt;wsp:rsid wsp:val=&quot;004A656B&quot;/&gt;&lt;wsp:rsid wsp:val=&quot;004B1082&quot;/&gt;&lt;wsp:rsid wsp:val=&quot;004B1702&quot;/&gt;&lt;wsp:rsid wsp:val=&quot;004B1A5C&quot;/&gt;&lt;wsp:rsid wsp:val=&quot;004B1EC8&quot;/&gt;&lt;wsp:rsid wsp:val=&quot;004B369F&quot;/&gt;&lt;wsp:rsid wsp:val=&quot;004B3C73&quot;/&gt;&lt;wsp:rsid wsp:val=&quot;004B4D8C&quot;/&gt;&lt;wsp:rsid wsp:val=&quot;004B5FBA&quot;/&gt;&lt;wsp:rsid wsp:val=&quot;004B6E41&quot;/&gt;&lt;wsp:rsid wsp:val=&quot;004C0EED&quot;/&gt;&lt;wsp:rsid wsp:val=&quot;004C0F57&quot;/&gt;&lt;wsp:rsid wsp:val=&quot;004C1E8A&quot;/&gt;&lt;wsp:rsid wsp:val=&quot;004C3335&quot;/&gt;&lt;wsp:rsid wsp:val=&quot;004C3535&quot;/&gt;&lt;wsp:rsid wsp:val=&quot;004C3E89&quot;/&gt;&lt;wsp:rsid wsp:val=&quot;004C45AD&quot;/&gt;&lt;wsp:rsid wsp:val=&quot;004C5C67&quot;/&gt;&lt;wsp:rsid wsp:val=&quot;004C5CE3&quot;/&gt;&lt;wsp:rsid wsp:val=&quot;004C63CE&quot;/&gt;&lt;wsp:rsid wsp:val=&quot;004D1257&quot;/&gt;&lt;wsp:rsid wsp:val=&quot;004D1C70&quot;/&gt;&lt;wsp:rsid wsp:val=&quot;004D2CEA&quot;/&gt;&lt;wsp:rsid wsp:val=&quot;004D3578&quot;/&gt;&lt;wsp:rsid wsp:val=&quot;004D3FA5&quot;/&gt;&lt;wsp:rsid wsp:val=&quot;004D417C&quot;/&gt;&lt;wsp:rsid wsp:val=&quot;004D42D2&quot;/&gt;&lt;wsp:rsid wsp:val=&quot;004D46CC&quot;/&gt;&lt;wsp:rsid wsp:val=&quot;004D4CAC&quot;/&gt;&lt;wsp:rsid wsp:val=&quot;004D5B6E&quot;/&gt;&lt;wsp:rsid wsp:val=&quot;004D698D&quot;/&gt;&lt;wsp:rsid wsp:val=&quot;004D6A8B&quot;/&gt;&lt;wsp:rsid wsp:val=&quot;004D778D&quot;/&gt;&lt;wsp:rsid wsp:val=&quot;004E0F1B&quot;/&gt;&lt;wsp:rsid wsp:val=&quot;004E1AC5&quot;/&gt;&lt;wsp:rsid wsp:val=&quot;004E213A&quot;/&gt;&lt;wsp:rsid wsp:val=&quot;004E22A1&quot;/&gt;&lt;wsp:rsid wsp:val=&quot;004E235F&quot;/&gt;&lt;wsp:rsid wsp:val=&quot;004E3EE8&quot;/&gt;&lt;wsp:rsid wsp:val=&quot;004E4E7E&quot;/&gt;&lt;wsp:rsid wsp:val=&quot;004E5501&quot;/&gt;&lt;wsp:rsid wsp:val=&quot;004E5E27&quot;/&gt;&lt;wsp:rsid wsp:val=&quot;004E689B&quot;/&gt;&lt;wsp:rsid wsp:val=&quot;004E6BD1&quot;/&gt;&lt;wsp:rsid wsp:val=&quot;004F0978&quot;/&gt;&lt;wsp:rsid wsp:val=&quot;004F2F7D&quot;/&gt;&lt;wsp:rsid wsp:val=&quot;004F38F2&quot;/&gt;&lt;wsp:rsid wsp:val=&quot;004F4761&quot;/&gt;&lt;wsp:rsid wsp:val=&quot;004F4805&quot;/&gt;&lt;wsp:rsid wsp:val=&quot;004F4B11&quot;/&gt;&lt;wsp:rsid wsp:val=&quot;004F4F70&quot;/&gt;&lt;wsp:rsid wsp:val=&quot;004F5579&quot;/&gt;&lt;wsp:rsid wsp:val=&quot;004F59DE&quot;/&gt;&lt;wsp:rsid wsp:val=&quot;004F61BC&quot;/&gt;&lt;wsp:rsid wsp:val=&quot;004F6274&quot;/&gt;&lt;wsp:rsid wsp:val=&quot;004F6898&quot;/&gt;&lt;wsp:rsid wsp:val=&quot;004F6962&quot;/&gt;&lt;wsp:rsid wsp:val=&quot;004F6DEE&quot;/&gt;&lt;wsp:rsid wsp:val=&quot;004F7E69&quot;/&gt;&lt;wsp:rsid wsp:val=&quot;005004A8&quot;/&gt;&lt;wsp:rsid wsp:val=&quot;0050077E&quot;/&gt;&lt;wsp:rsid wsp:val=&quot;00500D6A&quot;/&gt;&lt;wsp:rsid wsp:val=&quot;00501198&quot;/&gt;&lt;wsp:rsid wsp:val=&quot;00502104&quot;/&gt;&lt;wsp:rsid wsp:val=&quot;00502C85&quot;/&gt;&lt;wsp:rsid wsp:val=&quot;005037F3&quot;/&gt;&lt;wsp:rsid wsp:val=&quot;00506988&quot;/&gt;&lt;wsp:rsid wsp:val=&quot;005074E0&quot;/&gt;&lt;wsp:rsid wsp:val=&quot;00507DF3&quot;/&gt;&lt;wsp:rsid wsp:val=&quot;005112CA&quot;/&gt;&lt;wsp:rsid wsp:val=&quot;00511F02&quot;/&gt;&lt;wsp:rsid wsp:val=&quot;005126F8&quot;/&gt;&lt;wsp:rsid wsp:val=&quot;00514117&quot;/&gt;&lt;wsp:rsid wsp:val=&quot;00514DC2&quot;/&gt;&lt;wsp:rsid wsp:val=&quot;00515967&quot;/&gt;&lt;wsp:rsid wsp:val=&quot;00516D11&quot;/&gt;&lt;wsp:rsid wsp:val=&quot;0051786D&quot;/&gt;&lt;wsp:rsid wsp:val=&quot;00524465&quot;/&gt;&lt;wsp:rsid wsp:val=&quot;0052495D&quot;/&gt;&lt;wsp:rsid wsp:val=&quot;0052556A&quot;/&gt;&lt;wsp:rsid wsp:val=&quot;00525C57&quot;/&gt;&lt;wsp:rsid wsp:val=&quot;00526691&quot;/&gt;&lt;wsp:rsid wsp:val=&quot;005270F4&quot;/&gt;&lt;wsp:rsid wsp:val=&quot;00531565&quot;/&gt;&lt;wsp:rsid wsp:val=&quot;00531AE1&quot;/&gt;&lt;wsp:rsid wsp:val=&quot;00531AEA&quot;/&gt;&lt;wsp:rsid wsp:val=&quot;005329C6&quot;/&gt;&lt;wsp:rsid wsp:val=&quot;00532AF4&quot;/&gt;&lt;wsp:rsid wsp:val=&quot;00532E89&quot;/&gt;&lt;wsp:rsid wsp:val=&quot;005343D5&quot;/&gt;&lt;wsp:rsid wsp:val=&quot;00534A2E&quot;/&gt;&lt;wsp:rsid wsp:val=&quot;00535480&quot;/&gt;&lt;wsp:rsid wsp:val=&quot;00537B67&quot;/&gt;&lt;wsp:rsid wsp:val=&quot;00540535&quot;/&gt;&lt;wsp:rsid wsp:val=&quot;005419F8&quot;/&gt;&lt;wsp:rsid wsp:val=&quot;00541C48&quot;/&gt;&lt;wsp:rsid wsp:val=&quot;005433A4&quot;/&gt;&lt;wsp:rsid wsp:val=&quot;00543E6C&quot;/&gt;&lt;wsp:rsid wsp:val=&quot;00544987&quot;/&gt;&lt;wsp:rsid wsp:val=&quot;00547B87&quot;/&gt;&lt;wsp:rsid wsp:val=&quot;00550736&quot;/&gt;&lt;wsp:rsid wsp:val=&quot;00550DCF&quot;/&gt;&lt;wsp:rsid wsp:val=&quot;0055325E&quot;/&gt;&lt;wsp:rsid wsp:val=&quot;005532AA&quot;/&gt;&lt;wsp:rsid wsp:val=&quot;00555A46&quot;/&gt;&lt;wsp:rsid wsp:val=&quot;00555E04&quot;/&gt;&lt;wsp:rsid wsp:val=&quot;005616A0&quot;/&gt;&lt;wsp:rsid wsp:val=&quot;00561A43&quot;/&gt;&lt;wsp:rsid wsp:val=&quot;005631DB&quot;/&gt;&lt;wsp:rsid wsp:val=&quot;00563E15&quot;/&gt;&lt;wsp:rsid wsp:val=&quot;0056433D&quot;/&gt;&lt;wsp:rsid wsp:val=&quot;00565087&quot;/&gt;&lt;wsp:rsid wsp:val=&quot;005661D4&quot;/&gt;&lt;wsp:rsid wsp:val=&quot;00566982&quot;/&gt;&lt;wsp:rsid wsp:val=&quot;0056748C&quot;/&gt;&lt;wsp:rsid wsp:val=&quot;00567C3D&quot;/&gt;&lt;wsp:rsid wsp:val=&quot;00571BA8&quot;/&gt;&lt;wsp:rsid wsp:val=&quot;00573392&quot;/&gt;&lt;wsp:rsid wsp:val=&quot;00574309&quot;/&gt;&lt;wsp:rsid wsp:val=&quot;005746C3&quot;/&gt;&lt;wsp:rsid wsp:val=&quot;0057485E&quot;/&gt;&lt;wsp:rsid wsp:val=&quot;00575E6A&quot;/&gt;&lt;wsp:rsid wsp:val=&quot;0057634F&quot;/&gt;&lt;wsp:rsid wsp:val=&quot;00577D9D&quot;/&gt;&lt;wsp:rsid wsp:val=&quot;00580AAB&quot;/&gt;&lt;wsp:rsid wsp:val=&quot;00580D7E&quot;/&gt;&lt;wsp:rsid wsp:val=&quot;00582078&quot;/&gt;&lt;wsp:rsid wsp:val=&quot;00584294&quot;/&gt;&lt;wsp:rsid wsp:val=&quot;005858C4&quot;/&gt;&lt;wsp:rsid wsp:val=&quot;00586F48&quot;/&gt;&lt;wsp:rsid wsp:val=&quot;00591809&quot;/&gt;&lt;wsp:rsid wsp:val=&quot;005923CE&quot;/&gt;&lt;wsp:rsid wsp:val=&quot;00593061&quot;/&gt;&lt;wsp:rsid wsp:val=&quot;005939AD&quot;/&gt;&lt;wsp:rsid wsp:val=&quot;005939E1&quot;/&gt;&lt;wsp:rsid wsp:val=&quot;00594946&quot;/&gt;&lt;wsp:rsid wsp:val=&quot;00595279&quot;/&gt;&lt;wsp:rsid wsp:val=&quot;005952D4&quot;/&gt;&lt;wsp:rsid wsp:val=&quot;00595B91&quot;/&gt;&lt;wsp:rsid wsp:val=&quot;00595E65&quot;/&gt;&lt;wsp:rsid wsp:val=&quot;005960C8&quot;/&gt;&lt;wsp:rsid wsp:val=&quot;005960D4&quot;/&gt;&lt;wsp:rsid wsp:val=&quot;00596C84&quot;/&gt;&lt;wsp:rsid wsp:val=&quot;005972AD&quot;/&gt;&lt;wsp:rsid wsp:val=&quot;005A176A&quot;/&gt;&lt;wsp:rsid wsp:val=&quot;005A193B&quot;/&gt;&lt;wsp:rsid wsp:val=&quot;005A2A03&quot;/&gt;&lt;wsp:rsid wsp:val=&quot;005A31CB&quot;/&gt;&lt;wsp:rsid wsp:val=&quot;005A444D&quot;/&gt;&lt;wsp:rsid wsp:val=&quot;005A75AE&quot;/&gt;&lt;wsp:rsid wsp:val=&quot;005A7F42&quot;/&gt;&lt;wsp:rsid wsp:val=&quot;005B0513&quot;/&gt;&lt;wsp:rsid wsp:val=&quot;005B3125&quot;/&gt;&lt;wsp:rsid wsp:val=&quot;005B3580&quot;/&gt;&lt;wsp:rsid wsp:val=&quot;005B493C&quot;/&gt;&lt;wsp:rsid wsp:val=&quot;005B4FFB&quot;/&gt;&lt;wsp:rsid wsp:val=&quot;005B7149&quot;/&gt;&lt;wsp:rsid wsp:val=&quot;005B7F0D&quot;/&gt;&lt;wsp:rsid wsp:val=&quot;005C11BE&quot;/&gt;&lt;wsp:rsid wsp:val=&quot;005C2DFD&quot;/&gt;&lt;wsp:rsid wsp:val=&quot;005C34A1&quot;/&gt;&lt;wsp:rsid wsp:val=&quot;005C357D&quot;/&gt;&lt;wsp:rsid wsp:val=&quot;005C3FE7&quot;/&gt;&lt;wsp:rsid wsp:val=&quot;005C5AFF&quot;/&gt;&lt;wsp:rsid wsp:val=&quot;005C6B80&quot;/&gt;&lt;wsp:rsid wsp:val=&quot;005D1022&quot;/&gt;&lt;wsp:rsid wsp:val=&quot;005D1251&quot;/&gt;&lt;wsp:rsid wsp:val=&quot;005D28FC&quot;/&gt;&lt;wsp:rsid wsp:val=&quot;005D2E01&quot;/&gt;&lt;wsp:rsid wsp:val=&quot;005D3413&quot;/&gt;&lt;wsp:rsid wsp:val=&quot;005D356A&quot;/&gt;&lt;wsp:rsid wsp:val=&quot;005D4046&quot;/&gt;&lt;wsp:rsid wsp:val=&quot;005D4090&quot;/&gt;&lt;wsp:rsid wsp:val=&quot;005D45E1&quot;/&gt;&lt;wsp:rsid wsp:val=&quot;005D47E5&quot;/&gt;&lt;wsp:rsid wsp:val=&quot;005D4E30&quot;/&gt;&lt;wsp:rsid wsp:val=&quot;005D676C&quot;/&gt;&lt;wsp:rsid wsp:val=&quot;005D7939&quot;/&gt;&lt;wsp:rsid wsp:val=&quot;005D7DA2&quot;/&gt;&lt;wsp:rsid wsp:val=&quot;005E01C9&quot;/&gt;&lt;wsp:rsid wsp:val=&quot;005E1AE1&quot;/&gt;&lt;wsp:rsid wsp:val=&quot;005E2307&quot;/&gt;&lt;wsp:rsid wsp:val=&quot;005E2797&quot;/&gt;&lt;wsp:rsid wsp:val=&quot;005E4177&quot;/&gt;&lt;wsp:rsid wsp:val=&quot;005E5494&quot;/&gt;&lt;wsp:rsid wsp:val=&quot;005E5B6F&quot;/&gt;&lt;wsp:rsid wsp:val=&quot;005E63F8&quot;/&gt;&lt;wsp:rsid wsp:val=&quot;005E6829&quot;/&gt;&lt;wsp:rsid wsp:val=&quot;005E7C34&quot;/&gt;&lt;wsp:rsid wsp:val=&quot;005F0122&quot;/&gt;&lt;wsp:rsid wsp:val=&quot;005F0328&quot;/&gt;&lt;wsp:rsid wsp:val=&quot;005F12D9&quot;/&gt;&lt;wsp:rsid wsp:val=&quot;005F213F&quot;/&gt;&lt;wsp:rsid wsp:val=&quot;005F33E7&quot;/&gt;&lt;wsp:rsid wsp:val=&quot;005F415F&quot;/&gt;&lt;wsp:rsid wsp:val=&quot;005F423E&quot;/&gt;&lt;wsp:rsid wsp:val=&quot;005F43D1&quot;/&gt;&lt;wsp:rsid wsp:val=&quot;005F4534&quot;/&gt;&lt;wsp:rsid wsp:val=&quot;005F5798&quot;/&gt;&lt;wsp:rsid wsp:val=&quot;005F6688&quot;/&gt;&lt;wsp:rsid wsp:val=&quot;005F6BBD&quot;/&gt;&lt;wsp:rsid wsp:val=&quot;00600566&quot;/&gt;&lt;wsp:rsid wsp:val=&quot;00600898&quot;/&gt;&lt;wsp:rsid wsp:val=&quot;0060133B&quot;/&gt;&lt;wsp:rsid wsp:val=&quot;0060319A&quot;/&gt;&lt;wsp:rsid wsp:val=&quot;006037C9&quot;/&gt;&lt;wsp:rsid wsp:val=&quot;00603937&quot;/&gt;&lt;wsp:rsid wsp:val=&quot;00603F09&quot;/&gt;&lt;wsp:rsid wsp:val=&quot;006049C0&quot;/&gt;&lt;wsp:rsid wsp:val=&quot;00604CAC&quot;/&gt;&lt;wsp:rsid wsp:val=&quot;00604D23&quot;/&gt;&lt;wsp:rsid wsp:val=&quot;0060518C&quot;/&gt;&lt;wsp:rsid wsp:val=&quot;00605452&quot;/&gt;&lt;wsp:rsid wsp:val=&quot;00606749&quot;/&gt;&lt;wsp:rsid wsp:val=&quot;006070D0&quot;/&gt;&lt;wsp:rsid wsp:val=&quot;0060714A&quot;/&gt;&lt;wsp:rsid wsp:val=&quot;006074E9&quot;/&gt;&lt;wsp:rsid wsp:val=&quot;00607B20&quot;/&gt;&lt;wsp:rsid wsp:val=&quot;0061067B&quot;/&gt;&lt;wsp:rsid wsp:val=&quot;0061268C&quot;/&gt;&lt;wsp:rsid wsp:val=&quot;00612B65&quot;/&gt;&lt;wsp:rsid wsp:val=&quot;00614258&quot;/&gt;&lt;wsp:rsid wsp:val=&quot;00614FDF&quot;/&gt;&lt;wsp:rsid wsp:val=&quot;00615B64&quot;/&gt;&lt;wsp:rsid wsp:val=&quot;00615BC0&quot;/&gt;&lt;wsp:rsid wsp:val=&quot;00615DA6&quot;/&gt;&lt;wsp:rsid wsp:val=&quot;0061638C&quot;/&gt;&lt;wsp:rsid wsp:val=&quot;00616723&quot;/&gt;&lt;wsp:rsid wsp:val=&quot;00616DA2&quot;/&gt;&lt;wsp:rsid wsp:val=&quot;006215A1&quot;/&gt;&lt;wsp:rsid wsp:val=&quot;006228A3&quot;/&gt;&lt;wsp:rsid wsp:val=&quot;00622B53&quot;/&gt;&lt;wsp:rsid wsp:val=&quot;006235E5&quot;/&gt;&lt;wsp:rsid wsp:val=&quot;006243FC&quot;/&gt;&lt;wsp:rsid wsp:val=&quot;00624D65&quot;/&gt;&lt;wsp:rsid wsp:val=&quot;006307AA&quot;/&gt;&lt;wsp:rsid wsp:val=&quot;00631611&quot;/&gt;&lt;wsp:rsid wsp:val=&quot;00631D92&quot;/&gt;&lt;wsp:rsid wsp:val=&quot;0063222A&quot;/&gt;&lt;wsp:rsid wsp:val=&quot;00632343&quot;/&gt;&lt;wsp:rsid wsp:val=&quot;006371D8&quot;/&gt;&lt;wsp:rsid wsp:val=&quot;00637B35&quot;/&gt;&lt;wsp:rsid wsp:val=&quot;00640C5B&quot;/&gt;&lt;wsp:rsid wsp:val=&quot;00641CD1&quot;/&gt;&lt;wsp:rsid wsp:val=&quot;0064293E&quot;/&gt;&lt;wsp:rsid wsp:val=&quot;00642B2E&quot;/&gt;&lt;wsp:rsid wsp:val=&quot;00643564&quot;/&gt;&lt;wsp:rsid wsp:val=&quot;00644A9C&quot;/&gt;&lt;wsp:rsid wsp:val=&quot;00644D26&quot;/&gt;&lt;wsp:rsid wsp:val=&quot;00645420&quot;/&gt;&lt;wsp:rsid wsp:val=&quot;00645CE2&quot;/&gt;&lt;wsp:rsid wsp:val=&quot;00647322&quot;/&gt;&lt;wsp:rsid wsp:val=&quot;00651D12&quot;/&gt;&lt;wsp:rsid wsp:val=&quot;00653081&quot;/&gt;&lt;wsp:rsid wsp:val=&quot;006543C2&quot;/&gt;&lt;wsp:rsid wsp:val=&quot;00654808&quot;/&gt;&lt;wsp:rsid wsp:val=&quot;0065481A&quot;/&gt;&lt;wsp:rsid wsp:val=&quot;00660429&quot;/&gt;&lt;wsp:rsid wsp:val=&quot;00660DBC&quot;/&gt;&lt;wsp:rsid wsp:val=&quot;00661550&quot;/&gt;&lt;wsp:rsid wsp:val=&quot;006619C2&quot;/&gt;&lt;wsp:rsid wsp:val=&quot;006630C9&quot;/&gt;&lt;wsp:rsid wsp:val=&quot;00663A23&quot;/&gt;&lt;wsp:rsid wsp:val=&quot;00666E02&quot;/&gt;&lt;wsp:rsid wsp:val=&quot;00667531&quot;/&gt;&lt;wsp:rsid wsp:val=&quot;00670852&quot;/&gt;&lt;wsp:rsid wsp:val=&quot;0067324B&quot;/&gt;&lt;wsp:rsid wsp:val=&quot;00674B99&quot;/&gt;&lt;wsp:rsid wsp:val=&quot;00677617&quot;/&gt;&lt;wsp:rsid wsp:val=&quot;0068177A&quot;/&gt;&lt;wsp:rsid wsp:val=&quot;00682DAB&quot;/&gt;&lt;wsp:rsid wsp:val=&quot;0068323D&quot;/&gt;&lt;wsp:rsid wsp:val=&quot;00686FED&quot;/&gt;&lt;wsp:rsid wsp:val=&quot;00687259&quot;/&gt;&lt;wsp:rsid wsp:val=&quot;00690763&quot;/&gt;&lt;wsp:rsid wsp:val=&quot;00690A30&quot;/&gt;&lt;wsp:rsid wsp:val=&quot;006914A9&quot;/&gt;&lt;wsp:rsid wsp:val=&quot;0069164B&quot;/&gt;&lt;wsp:rsid wsp:val=&quot;006918CA&quot;/&gt;&lt;wsp:rsid wsp:val=&quot;006919E3&quot;/&gt;&lt;wsp:rsid wsp:val=&quot;00693063&quot;/&gt;&lt;wsp:rsid wsp:val=&quot;0069340A&quot;/&gt;&lt;wsp:rsid wsp:val=&quot;0069466E&quot;/&gt;&lt;wsp:rsid wsp:val=&quot;00694C15&quot;/&gt;&lt;wsp:rsid wsp:val=&quot;00695A85&quot;/&gt;&lt;wsp:rsid wsp:val=&quot;006960A2&quot;/&gt;&lt;wsp:rsid wsp:val=&quot;00696D1C&quot;/&gt;&lt;wsp:rsid wsp:val=&quot;00696F68&quot;/&gt;&lt;wsp:rsid wsp:val=&quot;0069735F&quot;/&gt;&lt;wsp:rsid wsp:val=&quot;006A0693&quot;/&gt;&lt;wsp:rsid wsp:val=&quot;006A241E&quot;/&gt;&lt;wsp:rsid wsp:val=&quot;006A2726&quot;/&gt;&lt;wsp:rsid wsp:val=&quot;006A4FA1&quot;/&gt;&lt;wsp:rsid wsp:val=&quot;006A53CF&quot;/&gt;&lt;wsp:rsid wsp:val=&quot;006A57CA&quot;/&gt;&lt;wsp:rsid wsp:val=&quot;006A5853&quot;/&gt;&lt;wsp:rsid wsp:val=&quot;006A5FA0&quot;/&gt;&lt;wsp:rsid wsp:val=&quot;006B06B4&quot;/&gt;&lt;wsp:rsid wsp:val=&quot;006B0C20&quot;/&gt;&lt;wsp:rsid wsp:val=&quot;006B1A78&quot;/&gt;&lt;wsp:rsid wsp:val=&quot;006B1BDD&quot;/&gt;&lt;wsp:rsid wsp:val=&quot;006B2D3D&quot;/&gt;&lt;wsp:rsid wsp:val=&quot;006B3827&quot;/&gt;&lt;wsp:rsid wsp:val=&quot;006B3A7A&quot;/&gt;&lt;wsp:rsid wsp:val=&quot;006B3F16&quot;/&gt;&lt;wsp:rsid wsp:val=&quot;006B474B&quot;/&gt;&lt;wsp:rsid wsp:val=&quot;006B5E08&quot;/&gt;&lt;wsp:rsid wsp:val=&quot;006B68BF&quot;/&gt;&lt;wsp:rsid wsp:val=&quot;006B761F&quot;/&gt;&lt;wsp:rsid wsp:val=&quot;006B7C68&quot;/&gt;&lt;wsp:rsid wsp:val=&quot;006C0246&quot;/&gt;&lt;wsp:rsid wsp:val=&quot;006C1EC8&quot;/&gt;&lt;wsp:rsid wsp:val=&quot;006C3808&quot;/&gt;&lt;wsp:rsid wsp:val=&quot;006C47D5&quot;/&gt;&lt;wsp:rsid wsp:val=&quot;006C500E&quot;/&gt;&lt;wsp:rsid wsp:val=&quot;006C68E3&quot;/&gt;&lt;wsp:rsid wsp:val=&quot;006C7AD7&quot;/&gt;&lt;wsp:rsid wsp:val=&quot;006D02DB&quot;/&gt;&lt;wsp:rsid wsp:val=&quot;006D0A4F&quot;/&gt;&lt;wsp:rsid wsp:val=&quot;006D0E11&quot;/&gt;&lt;wsp:rsid wsp:val=&quot;006D0EE8&quot;/&gt;&lt;wsp:rsid wsp:val=&quot;006D247B&quot;/&gt;&lt;wsp:rsid wsp:val=&quot;006D3BBC&quot;/&gt;&lt;wsp:rsid wsp:val=&quot;006D4ED3&quot;/&gt;&lt;wsp:rsid wsp:val=&quot;006D7611&quot;/&gt;&lt;wsp:rsid wsp:val=&quot;006D7D01&quot;/&gt;&lt;wsp:rsid wsp:val=&quot;006D7F0C&quot;/&gt;&lt;wsp:rsid wsp:val=&quot;006E0FBB&quot;/&gt;&lt;wsp:rsid wsp:val=&quot;006E2711&quot;/&gt;&lt;wsp:rsid wsp:val=&quot;006E2C83&quot;/&gt;&lt;wsp:rsid wsp:val=&quot;006E3996&quot;/&gt;&lt;wsp:rsid wsp:val=&quot;006E46DA&quot;/&gt;&lt;wsp:rsid wsp:val=&quot;006E5926&quot;/&gt;&lt;wsp:rsid wsp:val=&quot;006E5B4E&quot;/&gt;&lt;wsp:rsid wsp:val=&quot;006E5C86&quot;/&gt;&lt;wsp:rsid wsp:val=&quot;006F072A&quot;/&gt;&lt;wsp:rsid wsp:val=&quot;006F1FD7&quot;/&gt;&lt;wsp:rsid wsp:val=&quot;006F45EC&quot;/&gt;&lt;wsp:rsid wsp:val=&quot;006F4BAC&quot;/&gt;&lt;wsp:rsid wsp:val=&quot;006F512C&quot;/&gt;&lt;wsp:rsid wsp:val=&quot;006F6AFE&quot;/&gt;&lt;wsp:rsid wsp:val=&quot;00700BBB&quot;/&gt;&lt;wsp:rsid wsp:val=&quot;00700C6B&quot;/&gt;&lt;wsp:rsid wsp:val=&quot;0070103A&quot;/&gt;&lt;wsp:rsid wsp:val=&quot;0070164D&quot;/&gt;&lt;wsp:rsid wsp:val=&quot;00701C53&quot;/&gt;&lt;wsp:rsid wsp:val=&quot;00701D5D&quot;/&gt;&lt;wsp:rsid wsp:val=&quot;00703742&quot;/&gt;&lt;wsp:rsid wsp:val=&quot;00705823&quot;/&gt;&lt;wsp:rsid wsp:val=&quot;00710908&quot;/&gt;&lt;wsp:rsid wsp:val=&quot;00712140&quot;/&gt;&lt;wsp:rsid wsp:val=&quot;007125D5&quot;/&gt;&lt;wsp:rsid wsp:val=&quot;0071322D&quot;/&gt;&lt;wsp:rsid wsp:val=&quot;007142E6&quot;/&gt;&lt;wsp:rsid wsp:val=&quot;00714811&quot;/&gt;&lt;wsp:rsid wsp:val=&quot;0071485F&quot;/&gt;&lt;wsp:rsid wsp:val=&quot;00714BC7&quot;/&gt;&lt;wsp:rsid wsp:val=&quot;00715147&quot;/&gt;&lt;wsp:rsid wsp:val=&quot;00715A6F&quot;/&gt;&lt;wsp:rsid wsp:val=&quot;00715F6F&quot;/&gt;&lt;wsp:rsid wsp:val=&quot;007166F4&quot;/&gt;&lt;wsp:rsid wsp:val=&quot;0072109D&quot;/&gt;&lt;wsp:rsid wsp:val=&quot;00721C80&quot;/&gt;&lt;wsp:rsid wsp:val=&quot;00722B36&quot;/&gt;&lt;wsp:rsid wsp:val=&quot;007233BA&quot;/&gt;&lt;wsp:rsid wsp:val=&quot;007234F5&quot;/&gt;&lt;wsp:rsid wsp:val=&quot;007267D5&quot;/&gt;&lt;wsp:rsid wsp:val=&quot;00726911&quot;/&gt;&lt;wsp:rsid wsp:val=&quot;00731283&quot;/&gt;&lt;wsp:rsid wsp:val=&quot;007334CE&quot;/&gt;&lt;wsp:rsid wsp:val=&quot;00734A5B&quot;/&gt;&lt;wsp:rsid wsp:val=&quot;00734CF4&quot;/&gt;&lt;wsp:rsid wsp:val=&quot;00734DE3&quot;/&gt;&lt;wsp:rsid wsp:val=&quot;00734EE1&quot;/&gt;&lt;wsp:rsid wsp:val=&quot;007361F4&quot;/&gt;&lt;wsp:rsid wsp:val=&quot;007414A0&quot;/&gt;&lt;wsp:rsid wsp:val=&quot;00741E59&quot;/&gt;&lt;wsp:rsid wsp:val=&quot;007420AB&quot;/&gt;&lt;wsp:rsid wsp:val=&quot;00743ED5&quot;/&gt;&lt;wsp:rsid wsp:val=&quot;00744E76&quot;/&gt;&lt;wsp:rsid wsp:val=&quot;00746A73&quot;/&gt;&lt;wsp:rsid wsp:val=&quot;007509EC&quot;/&gt;&lt;wsp:rsid wsp:val=&quot;0075100B&quot;/&gt;&lt;wsp:rsid wsp:val=&quot;0075188A&quot;/&gt;&lt;wsp:rsid wsp:val=&quot;00751ABD&quot;/&gt;&lt;wsp:rsid wsp:val=&quot;0075232C&quot;/&gt;&lt;wsp:rsid wsp:val=&quot;0075262B&quot;/&gt;&lt;wsp:rsid wsp:val=&quot;00753C36&quot;/&gt;&lt;wsp:rsid wsp:val=&quot;007548D9&quot;/&gt;&lt;wsp:rsid wsp:val=&quot;00754923&quot;/&gt;&lt;wsp:rsid wsp:val=&quot;00754C96&quot;/&gt;&lt;wsp:rsid wsp:val=&quot;00754FB3&quot;/&gt;&lt;wsp:rsid wsp:val=&quot;00757355&quot;/&gt;&lt;wsp:rsid wsp:val=&quot;00757877&quot;/&gt;&lt;wsp:rsid wsp:val=&quot;00762DDB&quot;/&gt;&lt;wsp:rsid wsp:val=&quot;007632B6&quot;/&gt;&lt;wsp:rsid wsp:val=&quot;007635F1&quot;/&gt;&lt;wsp:rsid wsp:val=&quot;0076367A&quot;/&gt;&lt;wsp:rsid wsp:val=&quot;007639A1&quot;/&gt;&lt;wsp:rsid wsp:val=&quot;00765BA8&quot;/&gt;&lt;wsp:rsid wsp:val=&quot;00767574&quot;/&gt;&lt;wsp:rsid wsp:val=&quot;007703BC&quot;/&gt;&lt;wsp:rsid wsp:val=&quot;007716A2&quot;/&gt;&lt;wsp:rsid wsp:val=&quot;00771BCA&quot;/&gt;&lt;wsp:rsid wsp:val=&quot;007721D4&quot;/&gt;&lt;wsp:rsid wsp:val=&quot;00772ADF&quot;/&gt;&lt;wsp:rsid wsp:val=&quot;00772F0C&quot;/&gt;&lt;wsp:rsid wsp:val=&quot;00773863&quot;/&gt;&lt;wsp:rsid wsp:val=&quot;00774ADB&quot;/&gt;&lt;wsp:rsid wsp:val=&quot;0077503D&quot;/&gt;&lt;wsp:rsid wsp:val=&quot;00776B91&quot;/&gt;&lt;wsp:rsid wsp:val=&quot;00776ED3&quot;/&gt;&lt;wsp:rsid wsp:val=&quot;00777C27&quot;/&gt;&lt;wsp:rsid wsp:val=&quot;00777C4C&quot;/&gt;&lt;wsp:rsid wsp:val=&quot;0078071C&quot;/&gt;&lt;wsp:rsid wsp:val=&quot;007809A6&quot;/&gt;&lt;wsp:rsid wsp:val=&quot;00781F0F&quot;/&gt;&lt;wsp:rsid wsp:val=&quot;007833F4&quot;/&gt;&lt;wsp:rsid wsp:val=&quot;007834D6&quot;/&gt;&lt;wsp:rsid wsp:val=&quot;00784EFF&quot;/&gt;&lt;wsp:rsid wsp:val=&quot;007855D4&quot;/&gt;&lt;wsp:rsid wsp:val=&quot;00786431&quot;/&gt;&lt;wsp:rsid wsp:val=&quot;00786EB8&quot;/&gt;&lt;wsp:rsid wsp:val=&quot;00787466&quot;/&gt;&lt;wsp:rsid wsp:val=&quot;00791622&quot;/&gt;&lt;wsp:rsid wsp:val=&quot;00792195&quot;/&gt;&lt;wsp:rsid wsp:val=&quot;00792378&quot;/&gt;&lt;wsp:rsid wsp:val=&quot;00794FFC&quot;/&gt;&lt;wsp:rsid wsp:val=&quot;00797315&quot;/&gt;&lt;wsp:rsid wsp:val=&quot;007A0909&quot;/&gt;&lt;wsp:rsid wsp:val=&quot;007A1567&quot;/&gt;&lt;wsp:rsid wsp:val=&quot;007A1EBE&quot;/&gt;&lt;wsp:rsid wsp:val=&quot;007A2BC4&quot;/&gt;&lt;wsp:rsid wsp:val=&quot;007A306C&quot;/&gt;&lt;wsp:rsid wsp:val=&quot;007A3355&quot;/&gt;&lt;wsp:rsid wsp:val=&quot;007A362A&quot;/&gt;&lt;wsp:rsid wsp:val=&quot;007A39E0&quot;/&gt;&lt;wsp:rsid wsp:val=&quot;007A4BA4&quot;/&gt;&lt;wsp:rsid wsp:val=&quot;007A5C6C&quot;/&gt;&lt;wsp:rsid wsp:val=&quot;007A62F6&quot;/&gt;&lt;wsp:rsid wsp:val=&quot;007B0525&quot;/&gt;&lt;wsp:rsid wsp:val=&quot;007B053C&quot;/&gt;&lt;wsp:rsid wsp:val=&quot;007B11A9&quot;/&gt;&lt;wsp:rsid wsp:val=&quot;007B1B9A&quot;/&gt;&lt;wsp:rsid wsp:val=&quot;007B50D1&quot;/&gt;&lt;wsp:rsid wsp:val=&quot;007B5DCA&quot;/&gt;&lt;wsp:rsid wsp:val=&quot;007B5E03&quot;/&gt;&lt;wsp:rsid wsp:val=&quot;007B6D76&quot;/&gt;&lt;wsp:rsid wsp:val=&quot;007B73F9&quot;/&gt;&lt;wsp:rsid wsp:val=&quot;007B76FA&quot;/&gt;&lt;wsp:rsid wsp:val=&quot;007B79B0&quot;/&gt;&lt;wsp:rsid wsp:val=&quot;007C076D&quot;/&gt;&lt;wsp:rsid wsp:val=&quot;007C10D7&quot;/&gt;&lt;wsp:rsid wsp:val=&quot;007C1752&quot;/&gt;&lt;wsp:rsid wsp:val=&quot;007C4722&quot;/&gt;&lt;wsp:rsid wsp:val=&quot;007C6C37&quot;/&gt;&lt;wsp:rsid wsp:val=&quot;007C6F40&quot;/&gt;&lt;wsp:rsid wsp:val=&quot;007C73D6&quot;/&gt;&lt;wsp:rsid wsp:val=&quot;007C757C&quot;/&gt;&lt;wsp:rsid wsp:val=&quot;007D0EF8&quot;/&gt;&lt;wsp:rsid wsp:val=&quot;007D2209&quot;/&gt;&lt;wsp:rsid wsp:val=&quot;007D2E97&quot;/&gt;&lt;wsp:rsid wsp:val=&quot;007D31B7&quot;/&gt;&lt;wsp:rsid wsp:val=&quot;007D4731&quot;/&gt;&lt;wsp:rsid wsp:val=&quot;007D60C4&quot;/&gt;&lt;wsp:rsid wsp:val=&quot;007E03F1&quot;/&gt;&lt;wsp:rsid wsp:val=&quot;007E168D&quot;/&gt;&lt;wsp:rsid wsp:val=&quot;007E2151&quot;/&gt;&lt;wsp:rsid wsp:val=&quot;007E36A2&quot;/&gt;&lt;wsp:rsid wsp:val=&quot;007E3A90&quot;/&gt;&lt;wsp:rsid wsp:val=&quot;007E4D2B&quot;/&gt;&lt;wsp:rsid wsp:val=&quot;007E5179&quot;/&gt;&lt;wsp:rsid wsp:val=&quot;007E66AD&quot;/&gt;&lt;wsp:rsid wsp:val=&quot;007E688A&quot;/&gt;&lt;wsp:rsid wsp:val=&quot;007E6D65&quot;/&gt;&lt;wsp:rsid wsp:val=&quot;007E6DA7&quot;/&gt;&lt;wsp:rsid wsp:val=&quot;007E7A54&quot;/&gt;&lt;wsp:rsid wsp:val=&quot;007F0179&quot;/&gt;&lt;wsp:rsid wsp:val=&quot;007F19D1&quot;/&gt;&lt;wsp:rsid wsp:val=&quot;007F1FBB&quot;/&gt;&lt;wsp:rsid wsp:val=&quot;007F2B8E&quot;/&gt;&lt;wsp:rsid wsp:val=&quot;007F30C4&quot;/&gt;&lt;wsp:rsid wsp:val=&quot;007F58A4&quot;/&gt;&lt;wsp:rsid wsp:val=&quot;007F5B8B&quot;/&gt;&lt;wsp:rsid wsp:val=&quot;007F6540&quot;/&gt;&lt;wsp:rsid wsp:val=&quot;007F66D3&quot;/&gt;&lt;wsp:rsid wsp:val=&quot;007F70F3&quot;/&gt;&lt;wsp:rsid wsp:val=&quot;007F76BF&quot;/&gt;&lt;wsp:rsid wsp:val=&quot;007F76DD&quot;/&gt;&lt;wsp:rsid wsp:val=&quot;007F7BAE&quot;/&gt;&lt;wsp:rsid wsp:val=&quot;008007D8&quot;/&gt;&lt;wsp:rsid wsp:val=&quot;00801439&quot;/&gt;&lt;wsp:rsid wsp:val=&quot;00801C99&quot;/&gt;&lt;wsp:rsid wsp:val=&quot;00801F30&quot;/&gt;&lt;wsp:rsid wsp:val=&quot;008028A4&quot;/&gt;&lt;wsp:rsid wsp:val=&quot;00802B86&quot;/&gt;&lt;wsp:rsid wsp:val=&quot;00804AEE&quot;/&gt;&lt;wsp:rsid wsp:val=&quot;0080675A&quot;/&gt;&lt;wsp:rsid wsp:val=&quot;008067F0&quot;/&gt;&lt;wsp:rsid wsp:val=&quot;00810419&quot;/&gt;&lt;wsp:rsid wsp:val=&quot;00810A4B&quot;/&gt;&lt;wsp:rsid wsp:val=&quot;00810DC4&quot;/&gt;&lt;wsp:rsid wsp:val=&quot;00810E04&quot;/&gt;&lt;wsp:rsid wsp:val=&quot;008119C1&quot;/&gt;&lt;wsp:rsid wsp:val=&quot;00812B56&quot;/&gt;&lt;wsp:rsid wsp:val=&quot;00813BED&quot;/&gt;&lt;wsp:rsid wsp:val=&quot;00813CD6&quot;/&gt;&lt;wsp:rsid wsp:val=&quot;00813E20&quot;/&gt;&lt;wsp:rsid wsp:val=&quot;0081492F&quot;/&gt;&lt;wsp:rsid wsp:val=&quot;00814D9A&quot;/&gt;&lt;wsp:rsid wsp:val=&quot;00816050&quot;/&gt;&lt;wsp:rsid wsp:val=&quot;00816F2A&quot;/&gt;&lt;wsp:rsid wsp:val=&quot;00817850&quot;/&gt;&lt;wsp:rsid wsp:val=&quot;00817C1B&quot;/&gt;&lt;wsp:rsid wsp:val=&quot;00817EC9&quot;/&gt;&lt;wsp:rsid wsp:val=&quot;00820407&quot;/&gt;&lt;wsp:rsid wsp:val=&quot;008207FF&quot;/&gt;&lt;wsp:rsid wsp:val=&quot;00820D3D&quot;/&gt;&lt;wsp:rsid wsp:val=&quot;008217D7&quot;/&gt;&lt;wsp:rsid wsp:val=&quot;00821997&quot;/&gt;&lt;wsp:rsid wsp:val=&quot;00821F33&quot;/&gt;&lt;wsp:rsid wsp:val=&quot;00821FAB&quot;/&gt;&lt;wsp:rsid wsp:val=&quot;00823EF0&quot;/&gt;&lt;wsp:rsid wsp:val=&quot;008243D3&quot;/&gt;&lt;wsp:rsid wsp:val=&quot;00825100&quot;/&gt;&lt;wsp:rsid wsp:val=&quot;00826779&quot;/&gt;&lt;wsp:rsid wsp:val=&quot;00827F8B&quot;/&gt;&lt;wsp:rsid wsp:val=&quot;008302C5&quot;/&gt;&lt;wsp:rsid wsp:val=&quot;00830D1E&quot;/&gt;&lt;wsp:rsid wsp:val=&quot;008312C8&quot;/&gt;&lt;wsp:rsid wsp:val=&quot;00832EC9&quot;/&gt;&lt;wsp:rsid wsp:val=&quot;0083367B&quot;/&gt;&lt;wsp:rsid wsp:val=&quot;00833937&quot;/&gt;&lt;wsp:rsid wsp:val=&quot;00837FAB&quot;/&gt;&lt;wsp:rsid wsp:val=&quot;008402C2&quot;/&gt;&lt;wsp:rsid wsp:val=&quot;00840882&quot;/&gt;&lt;wsp:rsid wsp:val=&quot;00840D4B&quot;/&gt;&lt;wsp:rsid wsp:val=&quot;00843A98&quot;/&gt;&lt;wsp:rsid wsp:val=&quot;00843BC0&quot;/&gt;&lt;wsp:rsid wsp:val=&quot;00845310&quot;/&gt;&lt;wsp:rsid wsp:val=&quot;008456B5&quot;/&gt;&lt;wsp:rsid wsp:val=&quot;0084659F&quot;/&gt;&lt;wsp:rsid wsp:val=&quot;0084706B&quot;/&gt;&lt;wsp:rsid wsp:val=&quot;0084786C&quot;/&gt;&lt;wsp:rsid wsp:val=&quot;008518F3&quot;/&gt;&lt;wsp:rsid wsp:val=&quot;0085208C&quot;/&gt;&lt;wsp:rsid wsp:val=&quot;0085260A&quot;/&gt;&lt;wsp:rsid wsp:val=&quot;0085278F&quot;/&gt;&lt;wsp:rsid wsp:val=&quot;00852BB3&quot;/&gt;&lt;wsp:rsid wsp:val=&quot;0085407B&quot;/&gt;&lt;wsp:rsid wsp:val=&quot;0085687E&quot;/&gt;&lt;wsp:rsid wsp:val=&quot;008571DC&quot;/&gt;&lt;wsp:rsid wsp:val=&quot;00861278&quot;/&gt;&lt;wsp:rsid wsp:val=&quot;008641D8&quot;/&gt;&lt;wsp:rsid wsp:val=&quot;008645F3&quot;/&gt;&lt;wsp:rsid wsp:val=&quot;008654DF&quot;/&gt;&lt;wsp:rsid wsp:val=&quot;00865655&quot;/&gt;&lt;wsp:rsid wsp:val=&quot;00865BD5&quot;/&gt;&lt;wsp:rsid wsp:val=&quot;00865D6D&quot;/&gt;&lt;wsp:rsid wsp:val=&quot;00867C75&quot;/&gt;&lt;wsp:rsid wsp:val=&quot;008709D3&quot;/&gt;&lt;wsp:rsid wsp:val=&quot;008719DC&quot;/&gt;&lt;wsp:rsid wsp:val=&quot;00871AB2&quot;/&gt;&lt;wsp:rsid wsp:val=&quot;00871F2A&quot;/&gt;&lt;wsp:rsid wsp:val=&quot;00872D3F&quot;/&gt;&lt;wsp:rsid wsp:val=&quot;008740AB&quot;/&gt;&lt;wsp:rsid wsp:val=&quot;00875485&quot;/&gt;&lt;wsp:rsid wsp:val=&quot;00875F28&quot;/&gt;&lt;wsp:rsid wsp:val=&quot;008768CA&quot;/&gt;&lt;wsp:rsid wsp:val=&quot;00876EC6&quot;/&gt;&lt;wsp:rsid wsp:val=&quot;00880CC0&quot;/&gt;&lt;wsp:rsid wsp:val=&quot;00881F69&quot;/&gt;&lt;wsp:rsid wsp:val=&quot;00882C4F&quot;/&gt;&lt;wsp:rsid wsp:val=&quot;00882F91&quot;/&gt;&lt;wsp:rsid wsp:val=&quot;00884329&quot;/&gt;&lt;wsp:rsid wsp:val=&quot;0088764D&quot;/&gt;&lt;wsp:rsid wsp:val=&quot;008913FE&quot;/&gt;&lt;wsp:rsid wsp:val=&quot;00892857&quot;/&gt;&lt;wsp:rsid wsp:val=&quot;00892B9C&quot;/&gt;&lt;wsp:rsid wsp:val=&quot;00893A41&quot;/&gt;&lt;wsp:rsid wsp:val=&quot;008940F6&quot;/&gt;&lt;wsp:rsid wsp:val=&quot;0089522B&quot;/&gt;&lt;wsp:rsid wsp:val=&quot;00895C04&quot;/&gt;&lt;wsp:rsid wsp:val=&quot;0089687A&quot;/&gt;&lt;wsp:rsid wsp:val=&quot;00897614&quot;/&gt;&lt;wsp:rsid wsp:val=&quot;008A0051&quot;/&gt;&lt;wsp:rsid wsp:val=&quot;008A0239&quot;/&gt;&lt;wsp:rsid wsp:val=&quot;008A050A&quot;/&gt;&lt;wsp:rsid wsp:val=&quot;008A07EA&quot;/&gt;&lt;wsp:rsid wsp:val=&quot;008A1EE1&quot;/&gt;&lt;wsp:rsid wsp:val=&quot;008A2B92&quot;/&gt;&lt;wsp:rsid wsp:val=&quot;008A68AA&quot;/&gt;&lt;wsp:rsid wsp:val=&quot;008A69B3&quot;/&gt;&lt;wsp:rsid wsp:val=&quot;008A6AB3&quot;/&gt;&lt;wsp:rsid wsp:val=&quot;008A7413&quot;/&gt;&lt;wsp:rsid wsp:val=&quot;008A7812&quot;/&gt;&lt;wsp:rsid wsp:val=&quot;008A7E14&quot;/&gt;&lt;wsp:rsid wsp:val=&quot;008B0546&quot;/&gt;&lt;wsp:rsid wsp:val=&quot;008B0C68&quot;/&gt;&lt;wsp:rsid wsp:val=&quot;008B0CDF&quot;/&gt;&lt;wsp:rsid wsp:val=&quot;008B167F&quot;/&gt;&lt;wsp:rsid wsp:val=&quot;008B16E5&quot;/&gt;&lt;wsp:rsid wsp:val=&quot;008B2788&quot;/&gt;&lt;wsp:rsid wsp:val=&quot;008B4298&quot;/&gt;&lt;wsp:rsid wsp:val=&quot;008B49A3&quot;/&gt;&lt;wsp:rsid wsp:val=&quot;008B63D2&quot;/&gt;&lt;wsp:rsid wsp:val=&quot;008B6BF3&quot;/&gt;&lt;wsp:rsid wsp:val=&quot;008B6F9C&quot;/&gt;&lt;wsp:rsid wsp:val=&quot;008B739C&quot;/&gt;&lt;wsp:rsid wsp:val=&quot;008B778D&quot;/&gt;&lt;wsp:rsid wsp:val=&quot;008C18D6&quot;/&gt;&lt;wsp:rsid wsp:val=&quot;008C25A3&quot;/&gt;&lt;wsp:rsid wsp:val=&quot;008C2CC8&quot;/&gt;&lt;wsp:rsid wsp:val=&quot;008C2E28&quot;/&gt;&lt;wsp:rsid wsp:val=&quot;008C3143&quot;/&gt;&lt;wsp:rsid wsp:val=&quot;008C3483&quot;/&gt;&lt;wsp:rsid wsp:val=&quot;008C36CF&quot;/&gt;&lt;wsp:rsid wsp:val=&quot;008C57E4&quot;/&gt;&lt;wsp:rsid wsp:val=&quot;008C6D79&quot;/&gt;&lt;wsp:rsid wsp:val=&quot;008C72C6&quot;/&gt;&lt;wsp:rsid wsp:val=&quot;008C7AD9&quot;/&gt;&lt;wsp:rsid wsp:val=&quot;008D2DAC&quot;/&gt;&lt;wsp:rsid wsp:val=&quot;008D3128&quot;/&gt;&lt;wsp:rsid wsp:val=&quot;008D57CD&quot;/&gt;&lt;wsp:rsid wsp:val=&quot;008D74D0&quot;/&gt;&lt;wsp:rsid wsp:val=&quot;008E08FC&quot;/&gt;&lt;wsp:rsid wsp:val=&quot;008E1A9D&quot;/&gt;&lt;wsp:rsid wsp:val=&quot;008E23CA&quot;/&gt;&lt;wsp:rsid wsp:val=&quot;008E24E8&quot;/&gt;&lt;wsp:rsid wsp:val=&quot;008E3BED&quot;/&gt;&lt;wsp:rsid wsp:val=&quot;008E4440&quot;/&gt;&lt;wsp:rsid wsp:val=&quot;008E4ABD&quot;/&gt;&lt;wsp:rsid wsp:val=&quot;008E4BE1&quot;/&gt;&lt;wsp:rsid wsp:val=&quot;008E5B36&quot;/&gt;&lt;wsp:rsid wsp:val=&quot;008E6F1A&quot;/&gt;&lt;wsp:rsid wsp:val=&quot;008E71E2&quot;/&gt;&lt;wsp:rsid wsp:val=&quot;008E772C&quot;/&gt;&lt;wsp:rsid wsp:val=&quot;008F0CB8&quot;/&gt;&lt;wsp:rsid wsp:val=&quot;008F0D99&quot;/&gt;&lt;wsp:rsid wsp:val=&quot;008F21DA&quot;/&gt;&lt;wsp:rsid wsp:val=&quot;008F2AFC&quot;/&gt;&lt;wsp:rsid wsp:val=&quot;008F478D&quot;/&gt;&lt;wsp:rsid wsp:val=&quot;008F4C04&quot;/&gt;&lt;wsp:rsid wsp:val=&quot;008F4E13&quot;/&gt;&lt;wsp:rsid wsp:val=&quot;008F51FF&quot;/&gt;&lt;wsp:rsid wsp:val=&quot;008F52A4&quot;/&gt;&lt;wsp:rsid wsp:val=&quot;008F561E&quot;/&gt;&lt;wsp:rsid wsp:val=&quot;008F6258&quot;/&gt;&lt;wsp:rsid wsp:val=&quot;008F7AA3&quot;/&gt;&lt;wsp:rsid wsp:val=&quot;00900832&quot;/&gt;&lt;wsp:rsid wsp:val=&quot;009015CB&quot;/&gt;&lt;wsp:rsid wsp:val=&quot;0090180F&quot;/&gt;&lt;wsp:rsid wsp:val=&quot;00901830&quot;/&gt;&lt;wsp:rsid wsp:val=&quot;00901882&quot;/&gt;&lt;wsp:rsid wsp:val=&quot;00901A7D&quot;/&gt;&lt;wsp:rsid wsp:val=&quot;0090271F&quot;/&gt;&lt;wsp:rsid wsp:val=&quot;00902E23&quot;/&gt;&lt;wsp:rsid wsp:val=&quot;009049C8&quot;/&gt;&lt;wsp:rsid wsp:val=&quot;00904C18&quot;/&gt;&lt;wsp:rsid wsp:val=&quot;00904DA7&quot;/&gt;&lt;wsp:rsid wsp:val=&quot;00905087&quot;/&gt;&lt;wsp:rsid wsp:val=&quot;009050D7&quot;/&gt;&lt;wsp:rsid wsp:val=&quot;00905DC9&quot;/&gt;&lt;wsp:rsid wsp:val=&quot;0090644A&quot;/&gt;&lt;wsp:rsid wsp:val=&quot;00906F52&quot;/&gt;&lt;wsp:rsid wsp:val=&quot;00907E5B&quot;/&gt;&lt;wsp:rsid wsp:val=&quot;00912290&quot;/&gt;&lt;wsp:rsid wsp:val=&quot;00912397&quot;/&gt;&lt;wsp:rsid wsp:val=&quot;0091348E&quot;/&gt;&lt;wsp:rsid wsp:val=&quot;00913C9E&quot;/&gt;&lt;wsp:rsid wsp:val=&quot;00914959&quot;/&gt;&lt;wsp:rsid wsp:val=&quot;00914C6E&quot;/&gt;&lt;wsp:rsid wsp:val=&quot;0091591E&quot;/&gt;&lt;wsp:rsid wsp:val=&quot;00917272&quot;/&gt;&lt;wsp:rsid wsp:val=&quot;009178B9&quot;/&gt;&lt;wsp:rsid wsp:val=&quot;00917CCB&quot;/&gt;&lt;wsp:rsid wsp:val=&quot;009200D6&quot;/&gt;&lt;wsp:rsid wsp:val=&quot;00920C12&quot;/&gt;&lt;wsp:rsid wsp:val=&quot;009212A5&quot;/&gt;&lt;wsp:rsid wsp:val=&quot;00921DD7&quot;/&gt;&lt;wsp:rsid wsp:val=&quot;00922333&quot;/&gt;&lt;wsp:rsid wsp:val=&quot;00922650&quot;/&gt;&lt;wsp:rsid wsp:val=&quot;009230A7&quot;/&gt;&lt;wsp:rsid wsp:val=&quot;009237EB&quot;/&gt;&lt;wsp:rsid wsp:val=&quot;0092412A&quot;/&gt;&lt;wsp:rsid wsp:val=&quot;0092560C&quot;/&gt;&lt;wsp:rsid wsp:val=&quot;0092561A&quot;/&gt;&lt;wsp:rsid wsp:val=&quot;0092613F&quot;/&gt;&lt;wsp:rsid wsp:val=&quot;009266B3&quot;/&gt;&lt;wsp:rsid wsp:val=&quot;009312E0&quot;/&gt;&lt;wsp:rsid wsp:val=&quot;00931732&quot;/&gt;&lt;wsp:rsid wsp:val=&quot;00931813&quot;/&gt;&lt;wsp:rsid wsp:val=&quot;0093366C&quot;/&gt;&lt;wsp:rsid wsp:val=&quot;00933699&quot;/&gt;&lt;wsp:rsid wsp:val=&quot;0093438F&quot;/&gt;&lt;wsp:rsid wsp:val=&quot;009345AF&quot;/&gt;&lt;wsp:rsid wsp:val=&quot;00934DD7&quot;/&gt;&lt;wsp:rsid wsp:val=&quot;009410A6&quot;/&gt;&lt;wsp:rsid wsp:val=&quot;00942EC2&quot;/&gt;&lt;wsp:rsid wsp:val=&quot;00943825&quot;/&gt;&lt;wsp:rsid wsp:val=&quot;00943C6C&quot;/&gt;&lt;wsp:rsid wsp:val=&quot;00944280&quot;/&gt;&lt;wsp:rsid wsp:val=&quot;00944B88&quot;/&gt;&lt;wsp:rsid wsp:val=&quot;00944D00&quot;/&gt;&lt;wsp:rsid wsp:val=&quot;00945C3A&quot;/&gt;&lt;wsp:rsid wsp:val=&quot;009463B0&quot;/&gt;&lt;wsp:rsid wsp:val=&quot;0094678C&quot;/&gt;&lt;wsp:rsid wsp:val=&quot;00946911&quot;/&gt;&lt;wsp:rsid wsp:val=&quot;00947504&quot;/&gt;&lt;wsp:rsid wsp:val=&quot;00950E97&quot;/&gt;&lt;wsp:rsid wsp:val=&quot;00951A3C&quot;/&gt;&lt;wsp:rsid wsp:val=&quot;00955677&quot;/&gt;&lt;wsp:rsid wsp:val=&quot;00956570&quot;/&gt;&lt;wsp:rsid wsp:val=&quot;0095775F&quot;/&gt;&lt;wsp:rsid wsp:val=&quot;00962279&quot;/&gt;&lt;wsp:rsid wsp:val=&quot;009632DB&quot;/&gt;&lt;wsp:rsid wsp:val=&quot;00963906&quot;/&gt;&lt;wsp:rsid wsp:val=&quot;00964C96&quot;/&gt;&lt;wsp:rsid wsp:val=&quot;00964F5F&quot;/&gt;&lt;wsp:rsid wsp:val=&quot;00966E8D&quot;/&gt;&lt;wsp:rsid wsp:val=&quot;00966EB9&quot;/&gt;&lt;wsp:rsid wsp:val=&quot;00967363&quot;/&gt;&lt;wsp:rsid wsp:val=&quot;00967E97&quot;/&gt;&lt;wsp:rsid wsp:val=&quot;00970B32&quot;/&gt;&lt;wsp:rsid wsp:val=&quot;00972B03&quot;/&gt;&lt;wsp:rsid wsp:val=&quot;0097339E&quot;/&gt;&lt;wsp:rsid wsp:val=&quot;00973922&quot;/&gt;&lt;wsp:rsid wsp:val=&quot;00974C6A&quot;/&gt;&lt;wsp:rsid wsp:val=&quot;00974CF7&quot;/&gt;&lt;wsp:rsid wsp:val=&quot;0097641A&quot;/&gt;&lt;wsp:rsid wsp:val=&quot;009800A6&quot;/&gt;&lt;wsp:rsid wsp:val=&quot;00982AF1&quot;/&gt;&lt;wsp:rsid wsp:val=&quot;00984230&quot;/&gt;&lt;wsp:rsid wsp:val=&quot;009846D8&quot;/&gt;&lt;wsp:rsid wsp:val=&quot;009859F5&quot;/&gt;&lt;wsp:rsid wsp:val=&quot;00985C60&quot;/&gt;&lt;wsp:rsid wsp:val=&quot;0098672A&quot;/&gt;&lt;wsp:rsid wsp:val=&quot;00986EFE&quot;/&gt;&lt;wsp:rsid wsp:val=&quot;00990792&quot;/&gt;&lt;wsp:rsid wsp:val=&quot;00990F3B&quot;/&gt;&lt;wsp:rsid wsp:val=&quot;009918F8&quot;/&gt;&lt;wsp:rsid wsp:val=&quot;00991FEB&quot;/&gt;&lt;wsp:rsid wsp:val=&quot;00992449&quot;/&gt;&lt;wsp:rsid wsp:val=&quot;009932FA&quot;/&gt;&lt;wsp:rsid wsp:val=&quot;0099334C&quot;/&gt;&lt;wsp:rsid wsp:val=&quot;009935FA&quot;/&gt;&lt;wsp:rsid wsp:val=&quot;00994DB2&quot;/&gt;&lt;wsp:rsid wsp:val=&quot;00995B90&quot;/&gt;&lt;wsp:rsid wsp:val=&quot;00995BCC&quot;/&gt;&lt;wsp:rsid wsp:val=&quot;00996305&quot;/&gt;&lt;wsp:rsid wsp:val=&quot;00996BED&quot;/&gt;&lt;wsp:rsid wsp:val=&quot;00996ED7&quot;/&gt;&lt;wsp:rsid wsp:val=&quot;0099779E&quot;/&gt;&lt;wsp:rsid wsp:val=&quot;00997BEC&quot;/&gt;&lt;wsp:rsid wsp:val=&quot;009A009C&quot;/&gt;&lt;wsp:rsid wsp:val=&quot;009A24FA&quot;/&gt;&lt;wsp:rsid wsp:val=&quot;009A30B4&quot;/&gt;&lt;wsp:rsid wsp:val=&quot;009A4838&quot;/&gt;&lt;wsp:rsid wsp:val=&quot;009A4C82&quot;/&gt;&lt;wsp:rsid wsp:val=&quot;009A4CE6&quot;/&gt;&lt;wsp:rsid wsp:val=&quot;009A5F6B&quot;/&gt;&lt;wsp:rsid wsp:val=&quot;009B0555&quot;/&gt;&lt;wsp:rsid wsp:val=&quot;009B4B05&quot;/&gt;&lt;wsp:rsid wsp:val=&quot;009B4E26&quot;/&gt;&lt;wsp:rsid wsp:val=&quot;009B58E5&quot;/&gt;&lt;wsp:rsid wsp:val=&quot;009B64FB&quot;/&gt;&lt;wsp:rsid wsp:val=&quot;009B7457&quot;/&gt;&lt;wsp:rsid wsp:val=&quot;009C002C&quot;/&gt;&lt;wsp:rsid wsp:val=&quot;009C1CE2&quot;/&gt;&lt;wsp:rsid wsp:val=&quot;009C546D&quot;/&gt;&lt;wsp:rsid wsp:val=&quot;009C6E10&quot;/&gt;&lt;wsp:rsid wsp:val=&quot;009C7F48&quot;/&gt;&lt;wsp:rsid wsp:val=&quot;009D19A4&quot;/&gt;&lt;wsp:rsid wsp:val=&quot;009D1B66&quot;/&gt;&lt;wsp:rsid wsp:val=&quot;009D1FF1&quot;/&gt;&lt;wsp:rsid wsp:val=&quot;009D207C&quot;/&gt;&lt;wsp:rsid wsp:val=&quot;009D29D8&quot;/&gt;&lt;wsp:rsid wsp:val=&quot;009D2A78&quot;/&gt;&lt;wsp:rsid wsp:val=&quot;009D4216&quot;/&gt;&lt;wsp:rsid wsp:val=&quot;009E0836&quot;/&gt;&lt;wsp:rsid wsp:val=&quot;009E1A43&quot;/&gt;&lt;wsp:rsid wsp:val=&quot;009E274C&quot;/&gt;&lt;wsp:rsid wsp:val=&quot;009E4B1C&quot;/&gt;&lt;wsp:rsid wsp:val=&quot;009E6A7C&quot;/&gt;&lt;wsp:rsid wsp:val=&quot;009E6C96&quot;/&gt;&lt;wsp:rsid wsp:val=&quot;009E7FF4&quot;/&gt;&lt;wsp:rsid wsp:val=&quot;009F00CC&quot;/&gt;&lt;wsp:rsid wsp:val=&quot;009F1ACF&quot;/&gt;&lt;wsp:rsid wsp:val=&quot;009F26F2&quot;/&gt;&lt;wsp:rsid wsp:val=&quot;009F2E9A&quot;/&gt;&lt;wsp:rsid wsp:val=&quot;009F3157&quot;/&gt;&lt;wsp:rsid wsp:val=&quot;009F37B7&quot;/&gt;&lt;wsp:rsid wsp:val=&quot;009F41E8&quot;/&gt;&lt;wsp:rsid wsp:val=&quot;009F5D35&quot;/&gt;&lt;wsp:rsid wsp:val=&quot;009F6716&quot;/&gt;&lt;wsp:rsid wsp:val=&quot;009F6E34&quot;/&gt;&lt;wsp:rsid wsp:val=&quot;00A0258F&quot;/&gt;&lt;wsp:rsid wsp:val=&quot;00A025EF&quot;/&gt;&lt;wsp:rsid wsp:val=&quot;00A0531F&quot;/&gt;&lt;wsp:rsid wsp:val=&quot;00A05F9B&quot;/&gt;&lt;wsp:rsid wsp:val=&quot;00A061A3&quot;/&gt;&lt;wsp:rsid wsp:val=&quot;00A06626&quot;/&gt;&lt;wsp:rsid wsp:val=&quot;00A06BB1&quot;/&gt;&lt;wsp:rsid wsp:val=&quot;00A101B9&quot;/&gt;&lt;wsp:rsid wsp:val=&quot;00A10BBD&quot;/&gt;&lt;wsp:rsid wsp:val=&quot;00A10C14&quot;/&gt;&lt;wsp:rsid wsp:val=&quot;00A10F02&quot;/&gt;&lt;wsp:rsid wsp:val=&quot;00A11303&quot;/&gt;&lt;wsp:rsid wsp:val=&quot;00A11551&quot;/&gt;&lt;wsp:rsid wsp:val=&quot;00A11738&quot;/&gt;&lt;wsp:rsid wsp:val=&quot;00A12B17&quot;/&gt;&lt;wsp:rsid wsp:val=&quot;00A155E6&quot;/&gt;&lt;wsp:rsid wsp:val=&quot;00A164B4&quot;/&gt;&lt;wsp:rsid wsp:val=&quot;00A16A0C&quot;/&gt;&lt;wsp:rsid wsp:val=&quot;00A2013D&quot;/&gt;&lt;wsp:rsid wsp:val=&quot;00A2040B&quot;/&gt;&lt;wsp:rsid wsp:val=&quot;00A20A2D&quot;/&gt;&lt;wsp:rsid wsp:val=&quot;00A20E45&quot;/&gt;&lt;wsp:rsid wsp:val=&quot;00A2146F&quot;/&gt;&lt;wsp:rsid wsp:val=&quot;00A23A46&quot;/&gt;&lt;wsp:rsid wsp:val=&quot;00A24559&quot;/&gt;&lt;wsp:rsid wsp:val=&quot;00A24C40&quot;/&gt;&lt;wsp:rsid wsp:val=&quot;00A25133&quot;/&gt;&lt;wsp:rsid wsp:val=&quot;00A253B0&quot;/&gt;&lt;wsp:rsid wsp:val=&quot;00A25BB5&quot;/&gt;&lt;wsp:rsid wsp:val=&quot;00A26292&quot;/&gt;&lt;wsp:rsid wsp:val=&quot;00A2636B&quot;/&gt;&lt;wsp:rsid wsp:val=&quot;00A26663&quot;/&gt;&lt;wsp:rsid wsp:val=&quot;00A27DBF&quot;/&gt;&lt;wsp:rsid wsp:val=&quot;00A27EDA&quot;/&gt;&lt;wsp:rsid wsp:val=&quot;00A335CF&quot;/&gt;&lt;wsp:rsid wsp:val=&quot;00A33C75&quot;/&gt;&lt;wsp:rsid wsp:val=&quot;00A341A2&quot;/&gt;&lt;wsp:rsid wsp:val=&quot;00A3516E&quot;/&gt;&lt;wsp:rsid wsp:val=&quot;00A35201&quot;/&gt;&lt;wsp:rsid wsp:val=&quot;00A36270&quot;/&gt;&lt;wsp:rsid wsp:val=&quot;00A36C34&quot;/&gt;&lt;wsp:rsid wsp:val=&quot;00A36E02&quot;/&gt;&lt;wsp:rsid wsp:val=&quot;00A41C9C&quot;/&gt;&lt;wsp:rsid wsp:val=&quot;00A42966&quot;/&gt;&lt;wsp:rsid wsp:val=&quot;00A42FB0&quot;/&gt;&lt;wsp:rsid wsp:val=&quot;00A4341F&quot;/&gt;&lt;wsp:rsid wsp:val=&quot;00A44BBB&quot;/&gt;&lt;wsp:rsid wsp:val=&quot;00A4538F&quot;/&gt;&lt;wsp:rsid wsp:val=&quot;00A470A3&quot;/&gt;&lt;wsp:rsid wsp:val=&quot;00A47AF2&quot;/&gt;&lt;wsp:rsid wsp:val=&quot;00A50448&quot;/&gt;&lt;wsp:rsid wsp:val=&quot;00A5281D&quot;/&gt;&lt;wsp:rsid wsp:val=&quot;00A52CB7&quot;/&gt;&lt;wsp:rsid wsp:val=&quot;00A53724&quot;/&gt;&lt;wsp:rsid wsp:val=&quot;00A54157&quot;/&gt;&lt;wsp:rsid wsp:val=&quot;00A56C72&quot;/&gt;&lt;wsp:rsid wsp:val=&quot;00A57DD5&quot;/&gt;&lt;wsp:rsid wsp:val=&quot;00A57F72&quot;/&gt;&lt;wsp:rsid wsp:val=&quot;00A6061D&quot;/&gt;&lt;wsp:rsid wsp:val=&quot;00A60867&quot;/&gt;&lt;wsp:rsid wsp:val=&quot;00A60AD1&quot;/&gt;&lt;wsp:rsid wsp:val=&quot;00A64683&quot;/&gt;&lt;wsp:rsid wsp:val=&quot;00A67D65&quot;/&gt;&lt;wsp:rsid wsp:val=&quot;00A70328&quot;/&gt;&lt;wsp:rsid wsp:val=&quot;00A7098C&quot;/&gt;&lt;wsp:rsid wsp:val=&quot;00A73658&quot;/&gt;&lt;wsp:rsid wsp:val=&quot;00A741F6&quot;/&gt;&lt;wsp:rsid wsp:val=&quot;00A74B69&quot;/&gt;&lt;wsp:rsid wsp:val=&quot;00A74F15&quot;/&gt;&lt;wsp:rsid wsp:val=&quot;00A756EB&quot;/&gt;&lt;wsp:rsid wsp:val=&quot;00A75823&quot;/&gt;&lt;wsp:rsid wsp:val=&quot;00A75B46&quot;/&gt;&lt;wsp:rsid wsp:val=&quot;00A7633A&quot;/&gt;&lt;wsp:rsid wsp:val=&quot;00A7634E&quot;/&gt;&lt;wsp:rsid wsp:val=&quot;00A7736B&quot;/&gt;&lt;wsp:rsid wsp:val=&quot;00A77914&quot;/&gt;&lt;wsp:rsid wsp:val=&quot;00A81B51&quot;/&gt;&lt;wsp:rsid wsp:val=&quot;00A82346&quot;/&gt;&lt;wsp:rsid wsp:val=&quot;00A831FD&quot;/&gt;&lt;wsp:rsid wsp:val=&quot;00A837DA&quot;/&gt;&lt;wsp:rsid wsp:val=&quot;00A83849&quot;/&gt;&lt;wsp:rsid wsp:val=&quot;00A84776&quot;/&gt;&lt;wsp:rsid wsp:val=&quot;00A86A65&quot;/&gt;&lt;wsp:rsid wsp:val=&quot;00A913EA&quot;/&gt;&lt;wsp:rsid wsp:val=&quot;00A91BE8&quot;/&gt;&lt;wsp:rsid wsp:val=&quot;00A93B5E&quot;/&gt;&lt;wsp:rsid wsp:val=&quot;00A93CF9&quot;/&gt;&lt;wsp:rsid wsp:val=&quot;00A93E09&quot;/&gt;&lt;wsp:rsid wsp:val=&quot;00A93F95&quot;/&gt;&lt;wsp:rsid wsp:val=&quot;00A93FDF&quot;/&gt;&lt;wsp:rsid wsp:val=&quot;00A94BE1&quot;/&gt;&lt;wsp:rsid wsp:val=&quot;00A94C45&quot;/&gt;&lt;wsp:rsid wsp:val=&quot;00A95051&quot;/&gt;&lt;wsp:rsid wsp:val=&quot;00A95F52&quot;/&gt;&lt;wsp:rsid wsp:val=&quot;00A96C8A&quot;/&gt;&lt;wsp:rsid wsp:val=&quot;00A96EA6&quot;/&gt;&lt;wsp:rsid wsp:val=&quot;00A97866&quot;/&gt;&lt;wsp:rsid wsp:val=&quot;00A97C16&quot;/&gt;&lt;wsp:rsid wsp:val=&quot;00A97F7B&quot;/&gt;&lt;wsp:rsid wsp:val=&quot;00AA0FEA&quot;/&gt;&lt;wsp:rsid wsp:val=&quot;00AA217B&quot;/&gt;&lt;wsp:rsid wsp:val=&quot;00AA4CD9&quot;/&gt;&lt;wsp:rsid wsp:val=&quot;00AA64D5&quot;/&gt;&lt;wsp:rsid wsp:val=&quot;00AA773C&quot;/&gt;&lt;wsp:rsid wsp:val=&quot;00AA79BA&quot;/&gt;&lt;wsp:rsid wsp:val=&quot;00AA7ACC&quot;/&gt;&lt;wsp:rsid wsp:val=&quot;00AB27BE&quot;/&gt;&lt;wsp:rsid wsp:val=&quot;00AB2AAA&quot;/&gt;&lt;wsp:rsid wsp:val=&quot;00AB36EF&quot;/&gt;&lt;wsp:rsid wsp:val=&quot;00AB3CF6&quot;/&gt;&lt;wsp:rsid wsp:val=&quot;00AB3EA7&quot;/&gt;&lt;wsp:rsid wsp:val=&quot;00AB3F4B&quot;/&gt;&lt;wsp:rsid wsp:val=&quot;00AB42B8&quot;/&gt;&lt;wsp:rsid wsp:val=&quot;00AB4493&quot;/&gt;&lt;wsp:rsid wsp:val=&quot;00AC084B&quot;/&gt;&lt;wsp:rsid wsp:val=&quot;00AC21A8&quot;/&gt;&lt;wsp:rsid wsp:val=&quot;00AC68C6&quot;/&gt;&lt;wsp:rsid wsp:val=&quot;00AD1411&quot;/&gt;&lt;wsp:rsid wsp:val=&quot;00AD1EC9&quot;/&gt;&lt;wsp:rsid wsp:val=&quot;00AD3857&quot;/&gt;&lt;wsp:rsid wsp:val=&quot;00AD4FAA&quot;/&gt;&lt;wsp:rsid wsp:val=&quot;00AD5B06&quot;/&gt;&lt;wsp:rsid wsp:val=&quot;00AD61D2&quot;/&gt;&lt;wsp:rsid wsp:val=&quot;00AD76BD&quot;/&gt;&lt;wsp:rsid wsp:val=&quot;00AE011A&quot;/&gt;&lt;wsp:rsid wsp:val=&quot;00AE1454&quot;/&gt;&lt;wsp:rsid wsp:val=&quot;00AE3178&quot;/&gt;&lt;wsp:rsid wsp:val=&quot;00AE32ED&quot;/&gt;&lt;wsp:rsid wsp:val=&quot;00AE3E79&quot;/&gt;&lt;wsp:rsid wsp:val=&quot;00AE437D&quot;/&gt;&lt;wsp:rsid wsp:val=&quot;00AE4730&quot;/&gt;&lt;wsp:rsid wsp:val=&quot;00AE4991&quot;/&gt;&lt;wsp:rsid wsp:val=&quot;00AE4B4F&quot;/&gt;&lt;wsp:rsid wsp:val=&quot;00AE6F06&quot;/&gt;&lt;wsp:rsid wsp:val=&quot;00AE7428&quot;/&gt;&lt;wsp:rsid wsp:val=&quot;00AE75EF&quot;/&gt;&lt;wsp:rsid wsp:val=&quot;00AE7C09&quot;/&gt;&lt;wsp:rsid wsp:val=&quot;00AF0E9E&quot;/&gt;&lt;wsp:rsid wsp:val=&quot;00AF131E&quot;/&gt;&lt;wsp:rsid wsp:val=&quot;00AF14DE&quot;/&gt;&lt;wsp:rsid wsp:val=&quot;00AF17D4&quot;/&gt;&lt;wsp:rsid wsp:val=&quot;00AF26F0&quot;/&gt;&lt;wsp:rsid wsp:val=&quot;00AF2EB8&quot;/&gt;&lt;wsp:rsid wsp:val=&quot;00AF3EDB&quot;/&gt;&lt;wsp:rsid wsp:val=&quot;00B00467&quot;/&gt;&lt;wsp:rsid wsp:val=&quot;00B0053B&quot;/&gt;&lt;wsp:rsid wsp:val=&quot;00B005F6&quot;/&gt;&lt;wsp:rsid wsp:val=&quot;00B00844&quot;/&gt;&lt;wsp:rsid wsp:val=&quot;00B014C2&quot;/&gt;&lt;wsp:rsid wsp:val=&quot;00B01BD8&quot;/&gt;&lt;wsp:rsid wsp:val=&quot;00B02A74&quot;/&gt;&lt;wsp:rsid wsp:val=&quot;00B02C8C&quot;/&gt;&lt;wsp:rsid wsp:val=&quot;00B0351C&quot;/&gt;&lt;wsp:rsid wsp:val=&quot;00B03EBB&quot;/&gt;&lt;wsp:rsid wsp:val=&quot;00B06593&quot;/&gt;&lt;wsp:rsid wsp:val=&quot;00B07C76&quot;/&gt;&lt;wsp:rsid wsp:val=&quot;00B07FD1&quot;/&gt;&lt;wsp:rsid wsp:val=&quot;00B10FED&quot;/&gt;&lt;wsp:rsid wsp:val=&quot;00B1166D&quot;/&gt;&lt;wsp:rsid wsp:val=&quot;00B11CF2&quot;/&gt;&lt;wsp:rsid wsp:val=&quot;00B13306&quot;/&gt;&lt;wsp:rsid wsp:val=&quot;00B13809&quot;/&gt;&lt;wsp:rsid wsp:val=&quot;00B13DDB&quot;/&gt;&lt;wsp:rsid wsp:val=&quot;00B140CF&quot;/&gt;&lt;wsp:rsid wsp:val=&quot;00B143EA&quot;/&gt;&lt;wsp:rsid wsp:val=&quot;00B14599&quot;/&gt;&lt;wsp:rsid wsp:val=&quot;00B15449&quot;/&gt;&lt;wsp:rsid wsp:val=&quot;00B15E6C&quot;/&gt;&lt;wsp:rsid wsp:val=&quot;00B15FF5&quot;/&gt;&lt;wsp:rsid wsp:val=&quot;00B1640F&quot;/&gt;&lt;wsp:rsid wsp:val=&quot;00B17A42&quot;/&gt;&lt;wsp:rsid wsp:val=&quot;00B205C4&quot;/&gt;&lt;wsp:rsid wsp:val=&quot;00B22BE1&quot;/&gt;&lt;wsp:rsid wsp:val=&quot;00B23124&quot;/&gt;&lt;wsp:rsid wsp:val=&quot;00B24388&quot;/&gt;&lt;wsp:rsid wsp:val=&quot;00B254DA&quot;/&gt;&lt;wsp:rsid wsp:val=&quot;00B26300&quot;/&gt;&lt;wsp:rsid wsp:val=&quot;00B2761E&quot;/&gt;&lt;wsp:rsid wsp:val=&quot;00B309BA&quot;/&gt;&lt;wsp:rsid wsp:val=&quot;00B30BA6&quot;/&gt;&lt;wsp:rsid wsp:val=&quot;00B3205C&quot;/&gt;&lt;wsp:rsid wsp:val=&quot;00B323D7&quot;/&gt;&lt;wsp:rsid wsp:val=&quot;00B325C7&quot;/&gt;&lt;wsp:rsid wsp:val=&quot;00B33B64&quot;/&gt;&lt;wsp:rsid wsp:val=&quot;00B35AEC&quot;/&gt;&lt;wsp:rsid wsp:val=&quot;00B36091&quot;/&gt;&lt;wsp:rsid wsp:val=&quot;00B37290&quot;/&gt;&lt;wsp:rsid wsp:val=&quot;00B375E3&quot;/&gt;&lt;wsp:rsid wsp:val=&quot;00B37FAB&quot;/&gt;&lt;wsp:rsid wsp:val=&quot;00B40EFE&quot;/&gt;&lt;wsp:rsid wsp:val=&quot;00B41F2D&quot;/&gt;&lt;wsp:rsid wsp:val=&quot;00B42FD4&quot;/&gt;&lt;wsp:rsid wsp:val=&quot;00B43D91&quot;/&gt;&lt;wsp:rsid wsp:val=&quot;00B43E1C&quot;/&gt;&lt;wsp:rsid wsp:val=&quot;00B44639&quot;/&gt;&lt;wsp:rsid wsp:val=&quot;00B44716&quot;/&gt;&lt;wsp:rsid wsp:val=&quot;00B45477&quot;/&gt;&lt;wsp:rsid wsp:val=&quot;00B463F7&quot;/&gt;&lt;wsp:rsid wsp:val=&quot;00B4731A&quot;/&gt;&lt;wsp:rsid wsp:val=&quot;00B5202A&quot;/&gt;&lt;wsp:rsid wsp:val=&quot;00B535F1&quot;/&gt;&lt;wsp:rsid wsp:val=&quot;00B55245&quot;/&gt;&lt;wsp:rsid wsp:val=&quot;00B625F6&quot;/&gt;&lt;wsp:rsid wsp:val=&quot;00B62B7B&quot;/&gt;&lt;wsp:rsid wsp:val=&quot;00B63335&quot;/&gt;&lt;wsp:rsid wsp:val=&quot;00B651E8&quot;/&gt;&lt;wsp:rsid wsp:val=&quot;00B65B5A&quot;/&gt;&lt;wsp:rsid wsp:val=&quot;00B6602D&quot;/&gt;&lt;wsp:rsid wsp:val=&quot;00B663FB&quot;/&gt;&lt;wsp:rsid wsp:val=&quot;00B66A23&quot;/&gt;&lt;wsp:rsid wsp:val=&quot;00B66F18&quot;/&gt;&lt;wsp:rsid wsp:val=&quot;00B67360&quot;/&gt;&lt;wsp:rsid wsp:val=&quot;00B70544&quot;/&gt;&lt;wsp:rsid wsp:val=&quot;00B712BD&quot;/&gt;&lt;wsp:rsid wsp:val=&quot;00B71F1D&quot;/&gt;&lt;wsp:rsid wsp:val=&quot;00B7253A&quot;/&gt;&lt;wsp:rsid wsp:val=&quot;00B72A20&quot;/&gt;&lt;wsp:rsid wsp:val=&quot;00B72FB5&quot;/&gt;&lt;wsp:rsid wsp:val=&quot;00B73983&quot;/&gt;&lt;wsp:rsid wsp:val=&quot;00B750FB&quot;/&gt;&lt;wsp:rsid wsp:val=&quot;00B7523D&quot;/&gt;&lt;wsp:rsid wsp:val=&quot;00B7533C&quot;/&gt;&lt;wsp:rsid wsp:val=&quot;00B758D8&quot;/&gt;&lt;wsp:rsid wsp:val=&quot;00B76B70&quot;/&gt;&lt;wsp:rsid wsp:val=&quot;00B77C53&quot;/&gt;&lt;wsp:rsid wsp:val=&quot;00B838E6&quot;/&gt;&lt;wsp:rsid wsp:val=&quot;00B844DE&quot;/&gt;&lt;wsp:rsid wsp:val=&quot;00B8531A&quot;/&gt;&lt;wsp:rsid wsp:val=&quot;00B85A33&quot;/&gt;&lt;wsp:rsid wsp:val=&quot;00B8658B&quot;/&gt;&lt;wsp:rsid wsp:val=&quot;00B872E1&quot;/&gt;&lt;wsp:rsid wsp:val=&quot;00B87E6E&quot;/&gt;&lt;wsp:rsid wsp:val=&quot;00B90CED&quot;/&gt;&lt;wsp:rsid wsp:val=&quot;00B9185B&quot;/&gt;&lt;wsp:rsid wsp:val=&quot;00B91C0D&quot;/&gt;&lt;wsp:rsid wsp:val=&quot;00B92AC3&quot;/&gt;&lt;wsp:rsid wsp:val=&quot;00B9320F&quot;/&gt;&lt;wsp:rsid wsp:val=&quot;00B9321F&quot;/&gt;&lt;wsp:rsid wsp:val=&quot;00B93AF0&quot;/&gt;&lt;wsp:rsid wsp:val=&quot;00B93BD7&quot;/&gt;&lt;wsp:rsid wsp:val=&quot;00B94592&quot;/&gt;&lt;wsp:rsid wsp:val=&quot;00B948E3&quot;/&gt;&lt;wsp:rsid wsp:val=&quot;00B94928&quot;/&gt;&lt;wsp:rsid wsp:val=&quot;00B9514C&quot;/&gt;&lt;wsp:rsid wsp:val=&quot;00B95276&quot;/&gt;&lt;wsp:rsid wsp:val=&quot;00B9530C&quot;/&gt;&lt;wsp:rsid wsp:val=&quot;00B95E40&quot;/&gt;&lt;wsp:rsid wsp:val=&quot;00B96859&quot;/&gt;&lt;wsp:rsid wsp:val=&quot;00B9749D&quot;/&gt;&lt;wsp:rsid wsp:val=&quot;00B97B5F&quot;/&gt;&lt;wsp:rsid wsp:val=&quot;00BA0208&quot;/&gt;&lt;wsp:rsid wsp:val=&quot;00BA0F9C&quot;/&gt;&lt;wsp:rsid wsp:val=&quot;00BA1B64&quot;/&gt;&lt;wsp:rsid wsp:val=&quot;00BA32ED&quot;/&gt;&lt;wsp:rsid wsp:val=&quot;00BA35FC&quot;/&gt;&lt;wsp:rsid wsp:val=&quot;00BA3981&quot;/&gt;&lt;wsp:rsid wsp:val=&quot;00BA4BEB&quot;/&gt;&lt;wsp:rsid wsp:val=&quot;00BA58EA&quot;/&gt;&lt;wsp:rsid wsp:val=&quot;00BA5A1F&quot;/&gt;&lt;wsp:rsid wsp:val=&quot;00BA60D7&quot;/&gt;&lt;wsp:rsid wsp:val=&quot;00BA676E&quot;/&gt;&lt;wsp:rsid wsp:val=&quot;00BA75AB&quot;/&gt;&lt;wsp:rsid wsp:val=&quot;00BB01D3&quot;/&gt;&lt;wsp:rsid wsp:val=&quot;00BB0819&quot;/&gt;&lt;wsp:rsid wsp:val=&quot;00BB10E6&quot;/&gt;&lt;wsp:rsid wsp:val=&quot;00BB1750&quot;/&gt;&lt;wsp:rsid wsp:val=&quot;00BB1C4F&quot;/&gt;&lt;wsp:rsid wsp:val=&quot;00BB209C&quot;/&gt;&lt;wsp:rsid wsp:val=&quot;00BB2666&quot;/&gt;&lt;wsp:rsid wsp:val=&quot;00BB2910&quot;/&gt;&lt;wsp:rsid wsp:val=&quot;00BB39BE&quot;/&gt;&lt;wsp:rsid wsp:val=&quot;00BB3F3A&quot;/&gt;&lt;wsp:rsid wsp:val=&quot;00BB62DC&quot;/&gt;&lt;wsp:rsid wsp:val=&quot;00BB6479&quot;/&gt;&lt;wsp:rsid wsp:val=&quot;00BB66CF&quot;/&gt;&lt;wsp:rsid wsp:val=&quot;00BC0F7D&quot;/&gt;&lt;wsp:rsid wsp:val=&quot;00BC14ED&quot;/&gt;&lt;wsp:rsid wsp:val=&quot;00BC155D&quot;/&gt;&lt;wsp:rsid wsp:val=&quot;00BC25E7&quot;/&gt;&lt;wsp:rsid wsp:val=&quot;00BC263F&quot;/&gt;&lt;wsp:rsid wsp:val=&quot;00BC26F3&quot;/&gt;&lt;wsp:rsid wsp:val=&quot;00BC2B78&quot;/&gt;&lt;wsp:rsid wsp:val=&quot;00BC3416&quot;/&gt;&lt;wsp:rsid wsp:val=&quot;00BC3F82&quot;/&gt;&lt;wsp:rsid wsp:val=&quot;00BC3FE6&quot;/&gt;&lt;wsp:rsid wsp:val=&quot;00BC4A11&quot;/&gt;&lt;wsp:rsid wsp:val=&quot;00BC4F7D&quot;/&gt;&lt;wsp:rsid wsp:val=&quot;00BD00C5&quot;/&gt;&lt;wsp:rsid wsp:val=&quot;00BD0445&quot;/&gt;&lt;wsp:rsid wsp:val=&quot;00BD09BB&quot;/&gt;&lt;wsp:rsid wsp:val=&quot;00BD1055&quot;/&gt;&lt;wsp:rsid wsp:val=&quot;00BD180E&quot;/&gt;&lt;wsp:rsid wsp:val=&quot;00BD3004&quot;/&gt;&lt;wsp:rsid wsp:val=&quot;00BD34F1&quot;/&gt;&lt;wsp:rsid wsp:val=&quot;00BD4054&quot;/&gt;&lt;wsp:rsid wsp:val=&quot;00BD668A&quot;/&gt;&lt;wsp:rsid wsp:val=&quot;00BD779D&quot;/&gt;&lt;wsp:rsid wsp:val=&quot;00BE1462&quot;/&gt;&lt;wsp:rsid wsp:val=&quot;00BE232A&quot;/&gt;&lt;wsp:rsid wsp:val=&quot;00BE2447&quot;/&gt;&lt;wsp:rsid wsp:val=&quot;00BE244D&quot;/&gt;&lt;wsp:rsid wsp:val=&quot;00BE341D&quot;/&gt;&lt;wsp:rsid wsp:val=&quot;00BE4C50&quot;/&gt;&lt;wsp:rsid wsp:val=&quot;00BE58C0&quot;/&gt;&lt;wsp:rsid wsp:val=&quot;00BE6138&quot;/&gt;&lt;wsp:rsid wsp:val=&quot;00BF0386&quot;/&gt;&lt;wsp:rsid wsp:val=&quot;00BF0C38&quot;/&gt;&lt;wsp:rsid wsp:val=&quot;00BF1F5C&quot;/&gt;&lt;wsp:rsid wsp:val=&quot;00BF4266&quot;/&gt;&lt;wsp:rsid wsp:val=&quot;00BF4C16&quot;/&gt;&lt;wsp:rsid wsp:val=&quot;00BF4F52&quot;/&gt;&lt;wsp:rsid wsp:val=&quot;00BF5507&quot;/&gt;&lt;wsp:rsid wsp:val=&quot;00BF6AD7&quot;/&gt;&lt;wsp:rsid wsp:val=&quot;00BF7949&quot;/&gt;&lt;wsp:rsid wsp:val=&quot;00BF7F9F&quot;/&gt;&lt;wsp:rsid wsp:val=&quot;00C00546&quot;/&gt;&lt;wsp:rsid wsp:val=&quot;00C00718&quot;/&gt;&lt;wsp:rsid wsp:val=&quot;00C02684&quot;/&gt;&lt;wsp:rsid wsp:val=&quot;00C0345D&quot;/&gt;&lt;wsp:rsid wsp:val=&quot;00C038E4&quot;/&gt;&lt;wsp:rsid wsp:val=&quot;00C05C59&quot;/&gt;&lt;wsp:rsid wsp:val=&quot;00C05F71&quot;/&gt;&lt;wsp:rsid wsp:val=&quot;00C062BA&quot;/&gt;&lt;wsp:rsid wsp:val=&quot;00C11A5A&quot;/&gt;&lt;wsp:rsid wsp:val=&quot;00C13C01&quot;/&gt;&lt;wsp:rsid wsp:val=&quot;00C1541F&quot;/&gt;&lt;wsp:rsid wsp:val=&quot;00C15481&quot;/&gt;&lt;wsp:rsid wsp:val=&quot;00C174D8&quot;/&gt;&lt;wsp:rsid wsp:val=&quot;00C17EF4&quot;/&gt;&lt;wsp:rsid wsp:val=&quot;00C21E10&quot;/&gt;&lt;wsp:rsid wsp:val=&quot;00C2232F&quot;/&gt;&lt;wsp:rsid wsp:val=&quot;00C226B3&quot;/&gt;&lt;wsp:rsid wsp:val=&quot;00C22C63&quot;/&gt;&lt;wsp:rsid wsp:val=&quot;00C238DD&quot;/&gt;&lt;wsp:rsid wsp:val=&quot;00C243A6&quot;/&gt;&lt;wsp:rsid wsp:val=&quot;00C248AD&quot;/&gt;&lt;wsp:rsid wsp:val=&quot;00C24C5F&quot;/&gt;&lt;wsp:rsid wsp:val=&quot;00C26BED&quot;/&gt;&lt;wsp:rsid wsp:val=&quot;00C31A7B&quot;/&gt;&lt;wsp:rsid wsp:val=&quot;00C31AE7&quot;/&gt;&lt;wsp:rsid wsp:val=&quot;00C33079&quot;/&gt;&lt;wsp:rsid wsp:val=&quot;00C33D84&quot;/&gt;&lt;wsp:rsid wsp:val=&quot;00C34248&quot;/&gt;&lt;wsp:rsid wsp:val=&quot;00C359C5&quot;/&gt;&lt;wsp:rsid wsp:val=&quot;00C43E15&quot;/&gt;&lt;wsp:rsid wsp:val=&quot;00C43EB6&quot;/&gt;&lt;wsp:rsid wsp:val=&quot;00C4410A&quot;/&gt;&lt;wsp:rsid wsp:val=&quot;00C45167&quot;/&gt;&lt;wsp:rsid wsp:val=&quot;00C45231&quot;/&gt;&lt;wsp:rsid wsp:val=&quot;00C45888&quot;/&gt;&lt;wsp:rsid wsp:val=&quot;00C459FD&quot;/&gt;&lt;wsp:rsid wsp:val=&quot;00C463CE&quot;/&gt;&lt;wsp:rsid wsp:val=&quot;00C46A31&quot;/&gt;&lt;wsp:rsid wsp:val=&quot;00C47B07&quot;/&gt;&lt;wsp:rsid wsp:val=&quot;00C47B88&quot;/&gt;&lt;wsp:rsid wsp:val=&quot;00C501F9&quot;/&gt;&lt;wsp:rsid wsp:val=&quot;00C506CC&quot;/&gt;&lt;wsp:rsid wsp:val=&quot;00C50773&quot;/&gt;&lt;wsp:rsid wsp:val=&quot;00C50A67&quot;/&gt;&lt;wsp:rsid wsp:val=&quot;00C50AEB&quot;/&gt;&lt;wsp:rsid wsp:val=&quot;00C50BB8&quot;/&gt;&lt;wsp:rsid wsp:val=&quot;00C5195E&quot;/&gt;&lt;wsp:rsid wsp:val=&quot;00C52220&quot;/&gt;&lt;wsp:rsid wsp:val=&quot;00C52E46&quot;/&gt;&lt;wsp:rsid wsp:val=&quot;00C5506B&quot;/&gt;&lt;wsp:rsid wsp:val=&quot;00C55521&quot;/&gt;&lt;wsp:rsid wsp:val=&quot;00C55789&quot;/&gt;&lt;wsp:rsid wsp:val=&quot;00C55868&quot;/&gt;&lt;wsp:rsid wsp:val=&quot;00C57568&quot;/&gt;&lt;wsp:rsid wsp:val=&quot;00C575C3&quot;/&gt;&lt;wsp:rsid wsp:val=&quot;00C577C1&quot;/&gt;&lt;wsp:rsid wsp:val=&quot;00C62E5E&quot;/&gt;&lt;wsp:rsid wsp:val=&quot;00C63B46&quot;/&gt;&lt;wsp:rsid wsp:val=&quot;00C63BEF&quot;/&gt;&lt;wsp:rsid wsp:val=&quot;00C63CC4&quot;/&gt;&lt;wsp:rsid wsp:val=&quot;00C64785&quot;/&gt;&lt;wsp:rsid wsp:val=&quot;00C668CE&quot;/&gt;&lt;wsp:rsid wsp:val=&quot;00C66BDF&quot;/&gt;&lt;wsp:rsid wsp:val=&quot;00C66CA7&quot;/&gt;&lt;wsp:rsid wsp:val=&quot;00C700AC&quot;/&gt;&lt;wsp:rsid wsp:val=&quot;00C70BD1&quot;/&gt;&lt;wsp:rsid wsp:val=&quot;00C72833&quot;/&gt;&lt;wsp:rsid wsp:val=&quot;00C72871&quot;/&gt;&lt;wsp:rsid wsp:val=&quot;00C72C27&quot;/&gt;&lt;wsp:rsid wsp:val=&quot;00C73017&quot;/&gt;&lt;wsp:rsid wsp:val=&quot;00C731F1&quot;/&gt;&lt;wsp:rsid wsp:val=&quot;00C73C32&quot;/&gt;&lt;wsp:rsid wsp:val=&quot;00C7465A&quot;/&gt;&lt;wsp:rsid wsp:val=&quot;00C747E9&quot;/&gt;&lt;wsp:rsid wsp:val=&quot;00C7489F&quot;/&gt;&lt;wsp:rsid wsp:val=&quot;00C74C55&quot;/&gt;&lt;wsp:rsid wsp:val=&quot;00C755DA&quot;/&gt;&lt;wsp:rsid wsp:val=&quot;00C75C36&quot;/&gt;&lt;wsp:rsid wsp:val=&quot;00C764D9&quot;/&gt;&lt;wsp:rsid wsp:val=&quot;00C768AF&quot;/&gt;&lt;wsp:rsid wsp:val=&quot;00C77C43&quot;/&gt;&lt;wsp:rsid wsp:val=&quot;00C77E79&quot;/&gt;&lt;wsp:rsid wsp:val=&quot;00C834E3&quot;/&gt;&lt;wsp:rsid wsp:val=&quot;00C834F3&quot;/&gt;&lt;wsp:rsid wsp:val=&quot;00C83A29&quot;/&gt;&lt;wsp:rsid wsp:val=&quot;00C86364&quot;/&gt;&lt;wsp:rsid wsp:val=&quot;00C86B39&quot;/&gt;&lt;wsp:rsid wsp:val=&quot;00C87092&quot;/&gt;&lt;wsp:rsid wsp:val=&quot;00C87B1B&quot;/&gt;&lt;wsp:rsid wsp:val=&quot;00C90DFC&quot;/&gt;&lt;wsp:rsid wsp:val=&quot;00C91312&quot;/&gt;&lt;wsp:rsid wsp:val=&quot;00C917EC&quot;/&gt;&lt;wsp:rsid wsp:val=&quot;00C93F40&quot;/&gt;&lt;wsp:rsid wsp:val=&quot;00C96050&quot;/&gt;&lt;wsp:rsid wsp:val=&quot;00C9660E&quot;/&gt;&lt;wsp:rsid wsp:val=&quot;00CA0953&quot;/&gt;&lt;wsp:rsid wsp:val=&quot;00CA10DB&quot;/&gt;&lt;wsp:rsid wsp:val=&quot;00CA12BA&quot;/&gt;&lt;wsp:rsid wsp:val=&quot;00CA2179&quot;/&gt;&lt;wsp:rsid wsp:val=&quot;00CA3D0C&quot;/&gt;&lt;wsp:rsid wsp:val=&quot;00CA4359&quot;/&gt;&lt;wsp:rsid wsp:val=&quot;00CA462B&quot;/&gt;&lt;wsp:rsid wsp:val=&quot;00CA50A4&quot;/&gt;&lt;wsp:rsid wsp:val=&quot;00CA6FC7&quot;/&gt;&lt;wsp:rsid wsp:val=&quot;00CB0C54&quot;/&gt;&lt;wsp:rsid wsp:val=&quot;00CB1835&quot;/&gt;&lt;wsp:rsid wsp:val=&quot;00CB1D29&quot;/&gt;&lt;wsp:rsid wsp:val=&quot;00CB2838&quot;/&gt;&lt;wsp:rsid wsp:val=&quot;00CB352A&quot;/&gt;&lt;wsp:rsid wsp:val=&quot;00CB40C2&quot;/&gt;&lt;wsp:rsid wsp:val=&quot;00CB46C0&quot;/&gt;&lt;wsp:rsid wsp:val=&quot;00CB5B85&quot;/&gt;&lt;wsp:rsid wsp:val=&quot;00CB5EEF&quot;/&gt;&lt;wsp:rsid wsp:val=&quot;00CB6A62&quot;/&gt;&lt;wsp:rsid wsp:val=&quot;00CB6C51&quot;/&gt;&lt;wsp:rsid wsp:val=&quot;00CC07C5&quot;/&gt;&lt;wsp:rsid wsp:val=&quot;00CC177D&quot;/&gt;&lt;wsp:rsid wsp:val=&quot;00CC23AE&quot;/&gt;&lt;wsp:rsid wsp:val=&quot;00CC41AD&quot;/&gt;&lt;wsp:rsid wsp:val=&quot;00CC4FE5&quot;/&gt;&lt;wsp:rsid wsp:val=&quot;00CC5642&quot;/&gt;&lt;wsp:rsid wsp:val=&quot;00CC77F8&quot;/&gt;&lt;wsp:rsid wsp:val=&quot;00CC7D41&quot;/&gt;&lt;wsp:rsid wsp:val=&quot;00CD06D3&quot;/&gt;&lt;wsp:rsid wsp:val=&quot;00CD187C&quot;/&gt;&lt;wsp:rsid wsp:val=&quot;00CD194B&quot;/&gt;&lt;wsp:rsid wsp:val=&quot;00CD2CCB&quot;/&gt;&lt;wsp:rsid wsp:val=&quot;00CD2E6C&quot;/&gt;&lt;wsp:rsid wsp:val=&quot;00CD4687&quot;/&gt;&lt;wsp:rsid wsp:val=&quot;00CD483E&quot;/&gt;&lt;wsp:rsid wsp:val=&quot;00CD4C15&quot;/&gt;&lt;wsp:rsid wsp:val=&quot;00CD511A&quot;/&gt;&lt;wsp:rsid wsp:val=&quot;00CD53B9&quot;/&gt;&lt;wsp:rsid wsp:val=&quot;00CD5419&quot;/&gt;&lt;wsp:rsid wsp:val=&quot;00CD566C&quot;/&gt;&lt;wsp:rsid wsp:val=&quot;00CD56A9&quot;/&gt;&lt;wsp:rsid wsp:val=&quot;00CD5E85&quot;/&gt;&lt;wsp:rsid wsp:val=&quot;00CD6A03&quot;/&gt;&lt;wsp:rsid wsp:val=&quot;00CD75B1&quot;/&gt;&lt;wsp:rsid wsp:val=&quot;00CE16F5&quot;/&gt;&lt;wsp:rsid wsp:val=&quot;00CE1A10&quot;/&gt;&lt;wsp:rsid wsp:val=&quot;00CE4860&quot;/&gt;&lt;wsp:rsid wsp:val=&quot;00CE6340&quot;/&gt;&lt;wsp:rsid wsp:val=&quot;00CE759B&quot;/&gt;&lt;wsp:rsid wsp:val=&quot;00CF09F8&quot;/&gt;&lt;wsp:rsid wsp:val=&quot;00CF0ED7&quot;/&gt;&lt;wsp:rsid wsp:val=&quot;00CF1E07&quot;/&gt;&lt;wsp:rsid wsp:val=&quot;00CF207F&quot;/&gt;&lt;wsp:rsid wsp:val=&quot;00CF6BA1&quot;/&gt;&lt;wsp:rsid wsp:val=&quot;00D0031A&quot;/&gt;&lt;wsp:rsid wsp:val=&quot;00D00A15&quot;/&gt;&lt;wsp:rsid wsp:val=&quot;00D00D8C&quot;/&gt;&lt;wsp:rsid wsp:val=&quot;00D040D8&quot;/&gt;&lt;wsp:rsid wsp:val=&quot;00D046BA&quot;/&gt;&lt;wsp:rsid wsp:val=&quot;00D046D4&quot;/&gt;&lt;wsp:rsid wsp:val=&quot;00D047C6&quot;/&gt;&lt;wsp:rsid wsp:val=&quot;00D06181&quot;/&gt;&lt;wsp:rsid wsp:val=&quot;00D07CE8&quot;/&gt;&lt;wsp:rsid wsp:val=&quot;00D112A1&quot;/&gt;&lt;wsp:rsid wsp:val=&quot;00D139D0&quot;/&gt;&lt;wsp:rsid wsp:val=&quot;00D143AD&quot;/&gt;&lt;wsp:rsid wsp:val=&quot;00D149BC&quot;/&gt;&lt;wsp:rsid wsp:val=&quot;00D14E79&quot;/&gt;&lt;wsp:rsid wsp:val=&quot;00D151E6&quot;/&gt;&lt;wsp:rsid wsp:val=&quot;00D16589&quot;/&gt;&lt;wsp:rsid wsp:val=&quot;00D1788F&quot;/&gt;&lt;wsp:rsid wsp:val=&quot;00D17BC3&quot;/&gt;&lt;wsp:rsid wsp:val=&quot;00D21CF8&quot;/&gt;&lt;wsp:rsid wsp:val=&quot;00D21DBB&quot;/&gt;&lt;wsp:rsid wsp:val=&quot;00D239A0&quot;/&gt;&lt;wsp:rsid wsp:val=&quot;00D23BD2&quot;/&gt;&lt;wsp:rsid wsp:val=&quot;00D24643&quot;/&gt;&lt;wsp:rsid wsp:val=&quot;00D2483D&quot;/&gt;&lt;wsp:rsid wsp:val=&quot;00D25279&quot;/&gt;&lt;wsp:rsid wsp:val=&quot;00D323FF&quot;/&gt;&lt;wsp:rsid wsp:val=&quot;00D3352B&quot;/&gt;&lt;wsp:rsid wsp:val=&quot;00D33A50&quot;/&gt;&lt;wsp:rsid wsp:val=&quot;00D33C8D&quot;/&gt;&lt;wsp:rsid wsp:val=&quot;00D3409F&quot;/&gt;&lt;wsp:rsid wsp:val=&quot;00D34507&quot;/&gt;&lt;wsp:rsid wsp:val=&quot;00D34689&quot;/&gt;&lt;wsp:rsid wsp:val=&quot;00D34E4F&quot;/&gt;&lt;wsp:rsid wsp:val=&quot;00D36077&quot;/&gt;&lt;wsp:rsid wsp:val=&quot;00D41BD4&quot;/&gt;&lt;wsp:rsid wsp:val=&quot;00D425F8&quot;/&gt;&lt;wsp:rsid wsp:val=&quot;00D42BD1&quot;/&gt;&lt;wsp:rsid wsp:val=&quot;00D42F4F&quot;/&gt;&lt;wsp:rsid wsp:val=&quot;00D4317D&quot;/&gt;&lt;wsp:rsid wsp:val=&quot;00D43790&quot;/&gt;&lt;wsp:rsid wsp:val=&quot;00D441A1&quot;/&gt;&lt;wsp:rsid wsp:val=&quot;00D45422&quot;/&gt;&lt;wsp:rsid wsp:val=&quot;00D460B5&quot;/&gt;&lt;wsp:rsid wsp:val=&quot;00D46BBE&quot;/&gt;&lt;wsp:rsid wsp:val=&quot;00D478B1&quot;/&gt;&lt;wsp:rsid wsp:val=&quot;00D5067B&quot;/&gt;&lt;wsp:rsid wsp:val=&quot;00D51877&quot;/&gt;&lt;wsp:rsid wsp:val=&quot;00D51B3F&quot;/&gt;&lt;wsp:rsid wsp:val=&quot;00D52B0A&quot;/&gt;&lt;wsp:rsid wsp:val=&quot;00D53247&quot;/&gt;&lt;wsp:rsid wsp:val=&quot;00D53563&quot;/&gt;&lt;wsp:rsid wsp:val=&quot;00D53F1C&quot;/&gt;&lt;wsp:rsid wsp:val=&quot;00D53F4E&quot;/&gt;&lt;wsp:rsid wsp:val=&quot;00D5401B&quot;/&gt;&lt;wsp:rsid wsp:val=&quot;00D544D4&quot;/&gt;&lt;wsp:rsid wsp:val=&quot;00D558D7&quot;/&gt;&lt;wsp:rsid wsp:val=&quot;00D55C3C&quot;/&gt;&lt;wsp:rsid wsp:val=&quot;00D56AF8&quot;/&gt;&lt;wsp:rsid wsp:val=&quot;00D5711C&quot;/&gt;&lt;wsp:rsid wsp:val=&quot;00D57B90&quot;/&gt;&lt;wsp:rsid wsp:val=&quot;00D61236&quot;/&gt;&lt;wsp:rsid wsp:val=&quot;00D61D9F&quot;/&gt;&lt;wsp:rsid wsp:val=&quot;00D62FE7&quot;/&gt;&lt;wsp:rsid wsp:val=&quot;00D63C61&quot;/&gt;&lt;wsp:rsid wsp:val=&quot;00D655DB&quot;/&gt;&lt;wsp:rsid wsp:val=&quot;00D65AFE&quot;/&gt;&lt;wsp:rsid wsp:val=&quot;00D65CD6&quot;/&gt;&lt;wsp:rsid wsp:val=&quot;00D67025&quot;/&gt;&lt;wsp:rsid wsp:val=&quot;00D67CB4&quot;/&gt;&lt;wsp:rsid wsp:val=&quot;00D717A2&quot;/&gt;&lt;wsp:rsid wsp:val=&quot;00D7186D&quot;/&gt;&lt;wsp:rsid wsp:val=&quot;00D71A3B&quot;/&gt;&lt;wsp:rsid wsp:val=&quot;00D7286E&quot;/&gt;&lt;wsp:rsid wsp:val=&quot;00D735DC&quot;/&gt;&lt;wsp:rsid wsp:val=&quot;00D7373A&quot;/&gt;&lt;wsp:rsid wsp:val=&quot;00D738D6&quot;/&gt;&lt;wsp:rsid wsp:val=&quot;00D73ABE&quot;/&gt;&lt;wsp:rsid wsp:val=&quot;00D73E25&quot;/&gt;&lt;wsp:rsid wsp:val=&quot;00D7445C&quot;/&gt;&lt;wsp:rsid wsp:val=&quot;00D755EB&quot;/&gt;&lt;wsp:rsid wsp:val=&quot;00D7580D&quot;/&gt;&lt;wsp:rsid wsp:val=&quot;00D75958&quot;/&gt;&lt;wsp:rsid wsp:val=&quot;00D76F5A&quot;/&gt;&lt;wsp:rsid wsp:val=&quot;00D80F88&quot;/&gt;&lt;wsp:rsid wsp:val=&quot;00D82BA5&quot;/&gt;&lt;wsp:rsid wsp:val=&quot;00D83375&quot;/&gt;&lt;wsp:rsid wsp:val=&quot;00D8474B&quot;/&gt;&lt;wsp:rsid wsp:val=&quot;00D85A38&quot;/&gt;&lt;wsp:rsid wsp:val=&quot;00D85D73&quot;/&gt;&lt;wsp:rsid wsp:val=&quot;00D874C7&quot;/&gt;&lt;wsp:rsid wsp:val=&quot;00D8773A&quot;/&gt;&lt;wsp:rsid wsp:val=&quot;00D87AE5&quot;/&gt;&lt;wsp:rsid wsp:val=&quot;00D87E00&quot;/&gt;&lt;wsp:rsid wsp:val=&quot;00D90429&quot;/&gt;&lt;wsp:rsid wsp:val=&quot;00D9134D&quot;/&gt;&lt;wsp:rsid wsp:val=&quot;00D919FF&quot;/&gt;&lt;wsp:rsid wsp:val=&quot;00D92896&quot;/&gt;&lt;wsp:rsid wsp:val=&quot;00D976AF&quot;/&gt;&lt;wsp:rsid wsp:val=&quot;00D97804&quot;/&gt;&lt;wsp:rsid wsp:val=&quot;00DA1A48&quot;/&gt;&lt;wsp:rsid wsp:val=&quot;00DA1A8C&quot;/&gt;&lt;wsp:rsid wsp:val=&quot;00DA23F9&quot;/&gt;&lt;wsp:rsid wsp:val=&quot;00DA31AA&quot;/&gt;&lt;wsp:rsid wsp:val=&quot;00DA4EFA&quot;/&gt;&lt;wsp:rsid wsp:val=&quot;00DA5DCE&quot;/&gt;&lt;wsp:rsid wsp:val=&quot;00DA6E86&quot;/&gt;&lt;wsp:rsid wsp:val=&quot;00DA703D&quot;/&gt;&lt;wsp:rsid wsp:val=&quot;00DA7109&quot;/&gt;&lt;wsp:rsid wsp:val=&quot;00DA77DA&quot;/&gt;&lt;wsp:rsid wsp:val=&quot;00DA785F&quot;/&gt;&lt;wsp:rsid wsp:val=&quot;00DA7A03&quot;/&gt;&lt;wsp:rsid wsp:val=&quot;00DB1818&quot;/&gt;&lt;wsp:rsid wsp:val=&quot;00DB28B0&quot;/&gt;&lt;wsp:rsid wsp:val=&quot;00DB2EA0&quot;/&gt;&lt;wsp:rsid wsp:val=&quot;00DB31D7&quot;/&gt;&lt;wsp:rsid wsp:val=&quot;00DB4F54&quot;/&gt;&lt;wsp:rsid wsp:val=&quot;00DB520E&quot;/&gt;&lt;wsp:rsid wsp:val=&quot;00DB5791&quot;/&gt;&lt;wsp:rsid wsp:val=&quot;00DB5C10&quot;/&gt;&lt;wsp:rsid wsp:val=&quot;00DB78E1&quot;/&gt;&lt;wsp:rsid wsp:val=&quot;00DC0667&quot;/&gt;&lt;wsp:rsid wsp:val=&quot;00DC092B&quot;/&gt;&lt;wsp:rsid wsp:val=&quot;00DC0D56&quot;/&gt;&lt;wsp:rsid wsp:val=&quot;00DC119D&quot;/&gt;&lt;wsp:rsid wsp:val=&quot;00DC1F46&quot;/&gt;&lt;wsp:rsid wsp:val=&quot;00DC22E4&quot;/&gt;&lt;wsp:rsid wsp:val=&quot;00DC2633&quot;/&gt;&lt;wsp:rsid wsp:val=&quot;00DC2C0C&quot;/&gt;&lt;wsp:rsid wsp:val=&quot;00DC3096&quot;/&gt;&lt;wsp:rsid wsp:val=&quot;00DC309B&quot;/&gt;&lt;wsp:rsid wsp:val=&quot;00DC32A2&quot;/&gt;&lt;wsp:rsid wsp:val=&quot;00DC35B5&quot;/&gt;&lt;wsp:rsid wsp:val=&quot;00DC3C54&quot;/&gt;&lt;wsp:rsid wsp:val=&quot;00DC4DA2&quot;/&gt;&lt;wsp:rsid wsp:val=&quot;00DC54CE&quot;/&gt;&lt;wsp:rsid wsp:val=&quot;00DC60B9&quot;/&gt;&lt;wsp:rsid wsp:val=&quot;00DC6E64&quot;/&gt;&lt;wsp:rsid wsp:val=&quot;00DC7F2E&quot;/&gt;&lt;wsp:rsid wsp:val=&quot;00DD1443&quot;/&gt;&lt;wsp:rsid wsp:val=&quot;00DD2A4F&quot;/&gt;&lt;wsp:rsid wsp:val=&quot;00DD4829&quot;/&gt;&lt;wsp:rsid wsp:val=&quot;00DD4FD4&quot;/&gt;&lt;wsp:rsid wsp:val=&quot;00DD52A1&quot;/&gt;&lt;wsp:rsid wsp:val=&quot;00DD5375&quot;/&gt;&lt;wsp:rsid wsp:val=&quot;00DD5C6D&quot;/&gt;&lt;wsp:rsid wsp:val=&quot;00DD6BFE&quot;/&gt;&lt;wsp:rsid wsp:val=&quot;00DD7053&quot;/&gt;&lt;wsp:rsid wsp:val=&quot;00DD77FF&quot;/&gt;&lt;wsp:rsid wsp:val=&quot;00DE1FAF&quot;/&gt;&lt;wsp:rsid wsp:val=&quot;00DE43C9&quot;/&gt;&lt;wsp:rsid wsp:val=&quot;00DE4550&quot;/&gt;&lt;wsp:rsid wsp:val=&quot;00DE6AC3&quot;/&gt;&lt;wsp:rsid wsp:val=&quot;00DE7FE7&quot;/&gt;&lt;wsp:rsid wsp:val=&quot;00DF2455&quot;/&gt;&lt;wsp:rsid wsp:val=&quot;00DF2B1F&quot;/&gt;&lt;wsp:rsid wsp:val=&quot;00DF3698&quot;/&gt;&lt;wsp:rsid wsp:val=&quot;00DF3D8F&quot;/&gt;&lt;wsp:rsid wsp:val=&quot;00DF4120&quot;/&gt;&lt;wsp:rsid wsp:val=&quot;00DF48E3&quot;/&gt;&lt;wsp:rsid wsp:val=&quot;00DF5E7D&quot;/&gt;&lt;wsp:rsid wsp:val=&quot;00DF62CD&quot;/&gt;&lt;wsp:rsid wsp:val=&quot;00DF6DE5&quot;/&gt;&lt;wsp:rsid wsp:val=&quot;00DF732C&quot;/&gt;&lt;wsp:rsid wsp:val=&quot;00E00D6B&quot;/&gt;&lt;wsp:rsid wsp:val=&quot;00E0123C&quot;/&gt;&lt;wsp:rsid wsp:val=&quot;00E016BA&quot;/&gt;&lt;wsp:rsid wsp:val=&quot;00E03836&quot;/&gt;&lt;wsp:rsid wsp:val=&quot;00E03AC0&quot;/&gt;&lt;wsp:rsid wsp:val=&quot;00E04659&quot;/&gt;&lt;wsp:rsid wsp:val=&quot;00E048ED&quot;/&gt;&lt;wsp:rsid wsp:val=&quot;00E049AF&quot;/&gt;&lt;wsp:rsid wsp:val=&quot;00E10BBF&quot;/&gt;&lt;wsp:rsid wsp:val=&quot;00E10E7F&quot;/&gt;&lt;wsp:rsid wsp:val=&quot;00E11075&quot;/&gt;&lt;wsp:rsid wsp:val=&quot;00E1151B&quot;/&gt;&lt;wsp:rsid wsp:val=&quot;00E11A47&quot;/&gt;&lt;wsp:rsid wsp:val=&quot;00E11A9E&quot;/&gt;&lt;wsp:rsid wsp:val=&quot;00E11E1F&quot;/&gt;&lt;wsp:rsid wsp:val=&quot;00E13260&quot;/&gt;&lt;wsp:rsid wsp:val=&quot;00E13741&quot;/&gt;&lt;wsp:rsid wsp:val=&quot;00E13954&quot;/&gt;&lt;wsp:rsid wsp:val=&quot;00E16E8E&quot;/&gt;&lt;wsp:rsid wsp:val=&quot;00E1746F&quot;/&gt;&lt;wsp:rsid wsp:val=&quot;00E1796F&quot;/&gt;&lt;wsp:rsid wsp:val=&quot;00E17C60&quot;/&gt;&lt;wsp:rsid wsp:val=&quot;00E201AB&quot;/&gt;&lt;wsp:rsid wsp:val=&quot;00E217D5&quot;/&gt;&lt;wsp:rsid wsp:val=&quot;00E21B3C&quot;/&gt;&lt;wsp:rsid wsp:val=&quot;00E2293F&quot;/&gt;&lt;wsp:rsid wsp:val=&quot;00E23AF5&quot;/&gt;&lt;wsp:rsid wsp:val=&quot;00E240C3&quot;/&gt;&lt;wsp:rsid wsp:val=&quot;00E2423A&quot;/&gt;&lt;wsp:rsid wsp:val=&quot;00E273CA&quot;/&gt;&lt;wsp:rsid wsp:val=&quot;00E313A9&quot;/&gt;&lt;wsp:rsid wsp:val=&quot;00E33A0E&quot;/&gt;&lt;wsp:rsid wsp:val=&quot;00E346F4&quot;/&gt;&lt;wsp:rsid wsp:val=&quot;00E406B8&quot;/&gt;&lt;wsp:rsid wsp:val=&quot;00E406E4&quot;/&gt;&lt;wsp:rsid wsp:val=&quot;00E41A05&quot;/&gt;&lt;wsp:rsid wsp:val=&quot;00E42A32&quot;/&gt;&lt;wsp:rsid wsp:val=&quot;00E432FB&quot;/&gt;&lt;wsp:rsid wsp:val=&quot;00E43638&quot;/&gt;&lt;wsp:rsid wsp:val=&quot;00E45DA6&quot;/&gt;&lt;wsp:rsid wsp:val=&quot;00E45DBB&quot;/&gt;&lt;wsp:rsid wsp:val=&quot;00E47286&quot;/&gt;&lt;wsp:rsid wsp:val=&quot;00E510A0&quot;/&gt;&lt;wsp:rsid wsp:val=&quot;00E51B2F&quot;/&gt;&lt;wsp:rsid wsp:val=&quot;00E53BDF&quot;/&gt;&lt;wsp:rsid wsp:val=&quot;00E54A3F&quot;/&gt;&lt;wsp:rsid wsp:val=&quot;00E54C32&quot;/&gt;&lt;wsp:rsid wsp:val=&quot;00E609F9&quot;/&gt;&lt;wsp:rsid wsp:val=&quot;00E610BF&quot;/&gt;&lt;wsp:rsid wsp:val=&quot;00E62948&quot;/&gt;&lt;wsp:rsid wsp:val=&quot;00E6343C&quot;/&gt;&lt;wsp:rsid wsp:val=&quot;00E635DF&quot;/&gt;&lt;wsp:rsid wsp:val=&quot;00E64570&quot;/&gt;&lt;wsp:rsid wsp:val=&quot;00E645E6&quot;/&gt;&lt;wsp:rsid wsp:val=&quot;00E6513E&quot;/&gt;&lt;wsp:rsid wsp:val=&quot;00E67C4C&quot;/&gt;&lt;wsp:rsid wsp:val=&quot;00E67CD3&quot;/&gt;&lt;wsp:rsid wsp:val=&quot;00E67F7D&quot;/&gt;&lt;wsp:rsid wsp:val=&quot;00E70D2D&quot;/&gt;&lt;wsp:rsid wsp:val=&quot;00E7199D&quot;/&gt;&lt;wsp:rsid wsp:val=&quot;00E726AA&quot;/&gt;&lt;wsp:rsid wsp:val=&quot;00E7273B&quot;/&gt;&lt;wsp:rsid wsp:val=&quot;00E76FB1&quot;/&gt;&lt;wsp:rsid wsp:val=&quot;00E77645&quot;/&gt;&lt;wsp:rsid wsp:val=&quot;00E77AC6&quot;/&gt;&lt;wsp:rsid wsp:val=&quot;00E80AF2&quot;/&gt;&lt;wsp:rsid wsp:val=&quot;00E811C8&quot;/&gt;&lt;wsp:rsid wsp:val=&quot;00E81450&quot;/&gt;&lt;wsp:rsid wsp:val=&quot;00E82C51&quot;/&gt;&lt;wsp:rsid wsp:val=&quot;00E82E0D&quot;/&gt;&lt;wsp:rsid wsp:val=&quot;00E84816&quot;/&gt;&lt;wsp:rsid wsp:val=&quot;00E85B16&quot;/&gt;&lt;wsp:rsid wsp:val=&quot;00E86282&quot;/&gt;&lt;wsp:rsid wsp:val=&quot;00E864A0&quot;/&gt;&lt;wsp:rsid wsp:val=&quot;00E869DA&quot;/&gt;&lt;wsp:rsid wsp:val=&quot;00E86B2C&quot;/&gt;&lt;wsp:rsid wsp:val=&quot;00E875F2&quot;/&gt;&lt;wsp:rsid wsp:val=&quot;00E9067D&quot;/&gt;&lt;wsp:rsid wsp:val=&quot;00E92431&quot;/&gt;&lt;wsp:rsid wsp:val=&quot;00E93FC5&quot;/&gt;&lt;wsp:rsid wsp:val=&quot;00E94398&quot;/&gt;&lt;wsp:rsid wsp:val=&quot;00E94786&quot;/&gt;&lt;wsp:rsid wsp:val=&quot;00E95D54&quot;/&gt;&lt;wsp:rsid wsp:val=&quot;00EA2249&quot;/&gt;&lt;wsp:rsid wsp:val=&quot;00EA6440&quot;/&gt;&lt;wsp:rsid wsp:val=&quot;00EA68A7&quot;/&gt;&lt;wsp:rsid wsp:val=&quot;00EA7B02&quot;/&gt;&lt;wsp:rsid wsp:val=&quot;00EA7C8B&quot;/&gt;&lt;wsp:rsid wsp:val=&quot;00EB1029&quot;/&gt;&lt;wsp:rsid wsp:val=&quot;00EB1EEB&quot;/&gt;&lt;wsp:rsid wsp:val=&quot;00EB2F98&quot;/&gt;&lt;wsp:rsid wsp:val=&quot;00EB3B47&quot;/&gt;&lt;wsp:rsid wsp:val=&quot;00EB4D8E&quot;/&gt;&lt;wsp:rsid wsp:val=&quot;00EB590D&quot;/&gt;&lt;wsp:rsid wsp:val=&quot;00EB59D1&quot;/&gt;&lt;wsp:rsid wsp:val=&quot;00EB705A&quot;/&gt;&lt;wsp:rsid wsp:val=&quot;00EB787A&quot;/&gt;&lt;wsp:rsid wsp:val=&quot;00EB79FD&quot;/&gt;&lt;wsp:rsid wsp:val=&quot;00EC02BB&quot;/&gt;&lt;wsp:rsid wsp:val=&quot;00EC1723&quot;/&gt;&lt;wsp:rsid wsp:val=&quot;00EC24E0&quot;/&gt;&lt;wsp:rsid wsp:val=&quot;00EC25FE&quot;/&gt;&lt;wsp:rsid wsp:val=&quot;00EC2F19&quot;/&gt;&lt;wsp:rsid wsp:val=&quot;00EC4A25&quot;/&gt;&lt;wsp:rsid wsp:val=&quot;00EC5C45&quot;/&gt;&lt;wsp:rsid wsp:val=&quot;00EC6651&quot;/&gt;&lt;wsp:rsid wsp:val=&quot;00EC673F&quot;/&gt;&lt;wsp:rsid wsp:val=&quot;00EC69A8&quot;/&gt;&lt;wsp:rsid wsp:val=&quot;00EC6A60&quot;/&gt;&lt;wsp:rsid wsp:val=&quot;00EC7503&quot;/&gt;&lt;wsp:rsid wsp:val=&quot;00ED0626&quot;/&gt;&lt;wsp:rsid wsp:val=&quot;00ED09A3&quot;/&gt;&lt;wsp:rsid wsp:val=&quot;00ED1352&quot;/&gt;&lt;wsp:rsid wsp:val=&quot;00ED1FEC&quot;/&gt;&lt;wsp:rsid wsp:val=&quot;00ED3B12&quot;/&gt;&lt;wsp:rsid wsp:val=&quot;00ED44A5&quot;/&gt;&lt;wsp:rsid wsp:val=&quot;00ED6293&quot;/&gt;&lt;wsp:rsid wsp:val=&quot;00ED63AC&quot;/&gt;&lt;wsp:rsid wsp:val=&quot;00ED6992&quot;/&gt;&lt;wsp:rsid wsp:val=&quot;00ED71C8&quot;/&gt;&lt;wsp:rsid wsp:val=&quot;00ED7205&quot;/&gt;&lt;wsp:rsid wsp:val=&quot;00ED758D&quot;/&gt;&lt;wsp:rsid wsp:val=&quot;00ED7B28&quot;/&gt;&lt;wsp:rsid wsp:val=&quot;00EE026C&quot;/&gt;&lt;wsp:rsid wsp:val=&quot;00EE0DB2&quot;/&gt;&lt;wsp:rsid wsp:val=&quot;00EE19B4&quot;/&gt;&lt;wsp:rsid wsp:val=&quot;00EE2092&quot;/&gt;&lt;wsp:rsid wsp:val=&quot;00EE2286&quot;/&gt;&lt;wsp:rsid wsp:val=&quot;00EE3247&quot;/&gt;&lt;wsp:rsid wsp:val=&quot;00EE3E32&quot;/&gt;&lt;wsp:rsid wsp:val=&quot;00EE3FDF&quot;/&gt;&lt;wsp:rsid wsp:val=&quot;00EE5549&quot;/&gt;&lt;wsp:rsid wsp:val=&quot;00EE646D&quot;/&gt;&lt;wsp:rsid wsp:val=&quot;00EE69FD&quot;/&gt;&lt;wsp:rsid wsp:val=&quot;00EE6CF8&quot;/&gt;&lt;wsp:rsid wsp:val=&quot;00EE7110&quot;/&gt;&lt;wsp:rsid wsp:val=&quot;00EE73FB&quot;/&gt;&lt;wsp:rsid wsp:val=&quot;00EF00A3&quot;/&gt;&lt;wsp:rsid wsp:val=&quot;00EF00CF&quot;/&gt;&lt;wsp:rsid wsp:val=&quot;00EF09A7&quot;/&gt;&lt;wsp:rsid wsp:val=&quot;00EF164D&quot;/&gt;&lt;wsp:rsid wsp:val=&quot;00EF30BA&quot;/&gt;&lt;wsp:rsid wsp:val=&quot;00EF3E0D&quot;/&gt;&lt;wsp:rsid wsp:val=&quot;00EF466D&quot;/&gt;&lt;wsp:rsid wsp:val=&quot;00EF4798&quot;/&gt;&lt;wsp:rsid wsp:val=&quot;00EF6F75&quot;/&gt;&lt;wsp:rsid wsp:val=&quot;00F0092C&quot;/&gt;&lt;wsp:rsid wsp:val=&quot;00F011FB&quot;/&gt;&lt;wsp:rsid wsp:val=&quot;00F025A2&quot;/&gt;&lt;wsp:rsid wsp:val=&quot;00F027CF&quot;/&gt;&lt;wsp:rsid wsp:val=&quot;00F02A19&quot;/&gt;&lt;wsp:rsid wsp:val=&quot;00F0306C&quot;/&gt;&lt;wsp:rsid wsp:val=&quot;00F039B2&quot;/&gt;&lt;wsp:rsid wsp:val=&quot;00F04712&quot;/&gt;&lt;wsp:rsid wsp:val=&quot;00F0528B&quot;/&gt;&lt;wsp:rsid wsp:val=&quot;00F07D52&quot;/&gt;&lt;wsp:rsid wsp:val=&quot;00F07FD3&quot;/&gt;&lt;wsp:rsid wsp:val=&quot;00F10D11&quot;/&gt;&lt;wsp:rsid wsp:val=&quot;00F10E0F&quot;/&gt;&lt;wsp:rsid wsp:val=&quot;00F11280&quot;/&gt;&lt;wsp:rsid wsp:val=&quot;00F11C49&quot;/&gt;&lt;wsp:rsid wsp:val=&quot;00F12882&quot;/&gt;&lt;wsp:rsid wsp:val=&quot;00F132F2&quot;/&gt;&lt;wsp:rsid wsp:val=&quot;00F136EE&quot;/&gt;&lt;wsp:rsid wsp:val=&quot;00F13A0F&quot;/&gt;&lt;wsp:rsid wsp:val=&quot;00F1487C&quot;/&gt;&lt;wsp:rsid wsp:val=&quot;00F14F35&quot;/&gt;&lt;wsp:rsid wsp:val=&quot;00F16F04&quot;/&gt;&lt;wsp:rsid wsp:val=&quot;00F20161&quot;/&gt;&lt;wsp:rsid wsp:val=&quot;00F22917&quot;/&gt;&lt;wsp:rsid wsp:val=&quot;00F22EC7&quot;/&gt;&lt;wsp:rsid wsp:val=&quot;00F23309&quot;/&gt;&lt;wsp:rsid wsp:val=&quot;00F24470&quot;/&gt;&lt;wsp:rsid wsp:val=&quot;00F25EA6&quot;/&gt;&lt;wsp:rsid wsp:val=&quot;00F2657A&quot;/&gt;&lt;wsp:rsid wsp:val=&quot;00F30408&quot;/&gt;&lt;wsp:rsid wsp:val=&quot;00F30AF5&quot;/&gt;&lt;wsp:rsid wsp:val=&quot;00F31BD6&quot;/&gt;&lt;wsp:rsid wsp:val=&quot;00F31C57&quot;/&gt;&lt;wsp:rsid wsp:val=&quot;00F33823&quot;/&gt;&lt;wsp:rsid wsp:val=&quot;00F34408&quot;/&gt;&lt;wsp:rsid wsp:val=&quot;00F350E5&quot;/&gt;&lt;wsp:rsid wsp:val=&quot;00F363DA&quot;/&gt;&lt;wsp:rsid wsp:val=&quot;00F37F18&quot;/&gt;&lt;wsp:rsid wsp:val=&quot;00F410F8&quot;/&gt;&lt;wsp:rsid wsp:val=&quot;00F415A4&quot;/&gt;&lt;wsp:rsid wsp:val=&quot;00F41D02&quot;/&gt;&lt;wsp:rsid wsp:val=&quot;00F42580&quot;/&gt;&lt;wsp:rsid wsp:val=&quot;00F42E60&quot;/&gt;&lt;wsp:rsid wsp:val=&quot;00F42FFD&quot;/&gt;&lt;wsp:rsid wsp:val=&quot;00F44B2E&quot;/&gt;&lt;wsp:rsid wsp:val=&quot;00F45160&quot;/&gt;&lt;wsp:rsid wsp:val=&quot;00F478DF&quot;/&gt;&lt;wsp:rsid wsp:val=&quot;00F47A91&quot;/&gt;&lt;wsp:rsid wsp:val=&quot;00F47D0A&quot;/&gt;&lt;wsp:rsid wsp:val=&quot;00F501D5&quot;/&gt;&lt;wsp:rsid wsp:val=&quot;00F50973&quot;/&gt;&lt;wsp:rsid wsp:val=&quot;00F50B7B&quot;/&gt;&lt;wsp:rsid wsp:val=&quot;00F516CF&quot;/&gt;&lt;wsp:rsid wsp:val=&quot;00F519C0&quot;/&gt;&lt;wsp:rsid wsp:val=&quot;00F519E6&quot;/&gt;&lt;wsp:rsid wsp:val=&quot;00F51DF3&quot;/&gt;&lt;wsp:rsid wsp:val=&quot;00F53404&quot;/&gt;&lt;wsp:rsid wsp:val=&quot;00F543D5&quot;/&gt;&lt;wsp:rsid wsp:val=&quot;00F553A5&quot;/&gt;&lt;wsp:rsid wsp:val=&quot;00F55BD7&quot;/&gt;&lt;wsp:rsid wsp:val=&quot;00F561EF&quot;/&gt;&lt;wsp:rsid wsp:val=&quot;00F56706&quot;/&gt;&lt;wsp:rsid wsp:val=&quot;00F56EFF&quot;/&gt;&lt;wsp:rsid wsp:val=&quot;00F606B8&quot;/&gt;&lt;wsp:rsid wsp:val=&quot;00F607E3&quot;/&gt;&lt;wsp:rsid wsp:val=&quot;00F6282C&quot;/&gt;&lt;wsp:rsid wsp:val=&quot;00F6306F&quot;/&gt;&lt;wsp:rsid wsp:val=&quot;00F64BAF&quot;/&gt;&lt;wsp:rsid wsp:val=&quot;00F64C8E&quot;/&gt;&lt;wsp:rsid wsp:val=&quot;00F653B8&quot;/&gt;&lt;wsp:rsid wsp:val=&quot;00F65577&quot;/&gt;&lt;wsp:rsid wsp:val=&quot;00F65722&quot;/&gt;&lt;wsp:rsid wsp:val=&quot;00F65D13&quot;/&gt;&lt;wsp:rsid wsp:val=&quot;00F663FB&quot;/&gt;&lt;wsp:rsid wsp:val=&quot;00F67B26&quot;/&gt;&lt;wsp:rsid wsp:val=&quot;00F70179&quot;/&gt;&lt;wsp:rsid wsp:val=&quot;00F70E68&quot;/&gt;&lt;wsp:rsid wsp:val=&quot;00F714FD&quot;/&gt;&lt;wsp:rsid wsp:val=&quot;00F71738&quot;/&gt;&lt;wsp:rsid wsp:val=&quot;00F7207A&quot;/&gt;&lt;wsp:rsid wsp:val=&quot;00F720A7&quot;/&gt;&lt;wsp:rsid wsp:val=&quot;00F7240C&quot;/&gt;&lt;wsp:rsid wsp:val=&quot;00F72C22&quot;/&gt;&lt;wsp:rsid wsp:val=&quot;00F73C06&quot;/&gt;&lt;wsp:rsid wsp:val=&quot;00F755ED&quot;/&gt;&lt;wsp:rsid wsp:val=&quot;00F7597E&quot;/&gt;&lt;wsp:rsid wsp:val=&quot;00F76177&quot;/&gt;&lt;wsp:rsid wsp:val=&quot;00F76293&quot;/&gt;&lt;wsp:rsid wsp:val=&quot;00F775C6&quot;/&gt;&lt;wsp:rsid wsp:val=&quot;00F77CCD&quot;/&gt;&lt;wsp:rsid wsp:val=&quot;00F77F38&quot;/&gt;&lt;wsp:rsid wsp:val=&quot;00F8002E&quot;/&gt;&lt;wsp:rsid wsp:val=&quot;00F82744&quot;/&gt;&lt;wsp:rsid wsp:val=&quot;00F83038&quot;/&gt;&lt;wsp:rsid wsp:val=&quot;00F8429E&quot;/&gt;&lt;wsp:rsid wsp:val=&quot;00F84C2C&quot;/&gt;&lt;wsp:rsid wsp:val=&quot;00F8536D&quot;/&gt;&lt;wsp:rsid wsp:val=&quot;00F854E4&quot;/&gt;&lt;wsp:rsid wsp:val=&quot;00F857E8&quot;/&gt;&lt;wsp:rsid wsp:val=&quot;00F8597B&quot;/&gt;&lt;wsp:rsid wsp:val=&quot;00F85B4D&quot;/&gt;&lt;wsp:rsid wsp:val=&quot;00F8611A&quot;/&gt;&lt;wsp:rsid wsp:val=&quot;00F90841&quot;/&gt;&lt;wsp:rsid wsp:val=&quot;00F90881&quot;/&gt;&lt;wsp:rsid wsp:val=&quot;00F910C2&quot;/&gt;&lt;wsp:rsid wsp:val=&quot;00F9222A&quot;/&gt;&lt;wsp:rsid wsp:val=&quot;00F92D51&quot;/&gt;&lt;wsp:rsid wsp:val=&quot;00F93019&quot;/&gt;&lt;wsp:rsid wsp:val=&quot;00F94F71&quot;/&gt;&lt;wsp:rsid wsp:val=&quot;00F97FF2&quot;/&gt;&lt;wsp:rsid wsp:val=&quot;00FA04B4&quot;/&gt;&lt;wsp:rsid wsp:val=&quot;00FA1266&quot;/&gt;&lt;wsp:rsid wsp:val=&quot;00FA17C7&quot;/&gt;&lt;wsp:rsid wsp:val=&quot;00FA219E&quot;/&gt;&lt;wsp:rsid wsp:val=&quot;00FA24AA&quot;/&gt;&lt;wsp:rsid wsp:val=&quot;00FA28FA&quot;/&gt;&lt;wsp:rsid wsp:val=&quot;00FA31AB&quot;/&gt;&lt;wsp:rsid wsp:val=&quot;00FA703C&quot;/&gt;&lt;wsp:rsid wsp:val=&quot;00FB0369&quot;/&gt;&lt;wsp:rsid wsp:val=&quot;00FB0922&quot;/&gt;&lt;wsp:rsid wsp:val=&quot;00FB1420&quot;/&gt;&lt;wsp:rsid wsp:val=&quot;00FB23A1&quot;/&gt;&lt;wsp:rsid wsp:val=&quot;00FB2465&quot;/&gt;&lt;wsp:rsid wsp:val=&quot;00FB3327&quot;/&gt;&lt;wsp:rsid wsp:val=&quot;00FB3A2B&quot;/&gt;&lt;wsp:rsid wsp:val=&quot;00FB4931&quot;/&gt;&lt;wsp:rsid wsp:val=&quot;00FB5142&quot;/&gt;&lt;wsp:rsid wsp:val=&quot;00FB528E&quot;/&gt;&lt;wsp:rsid wsp:val=&quot;00FC091C&quot;/&gt;&lt;wsp:rsid wsp:val=&quot;00FC0A0A&quot;/&gt;&lt;wsp:rsid wsp:val=&quot;00FC1192&quot;/&gt;&lt;wsp:rsid wsp:val=&quot;00FC121A&quot;/&gt;&lt;wsp:rsid wsp:val=&quot;00FC132A&quot;/&gt;&lt;wsp:rsid wsp:val=&quot;00FC1BFB&quot;/&gt;&lt;wsp:rsid wsp:val=&quot;00FC4744&quot;/&gt;&lt;wsp:rsid wsp:val=&quot;00FC7658&quot;/&gt;&lt;wsp:rsid wsp:val=&quot;00FD1D56&quot;/&gt;&lt;wsp:rsid wsp:val=&quot;00FD201E&quot;/&gt;&lt;wsp:rsid wsp:val=&quot;00FD282D&quot;/&gt;&lt;wsp:rsid wsp:val=&quot;00FD2C93&quot;/&gt;&lt;wsp:rsid wsp:val=&quot;00FD324B&quot;/&gt;&lt;wsp:rsid wsp:val=&quot;00FD3663&quot;/&gt;&lt;wsp:rsid wsp:val=&quot;00FD4C27&quot;/&gt;&lt;wsp:rsid wsp:val=&quot;00FD5E27&quot;/&gt;&lt;wsp:rsid wsp:val=&quot;00FD70F7&quot;/&gt;&lt;wsp:rsid wsp:val=&quot;00FD793F&quot;/&gt;&lt;wsp:rsid wsp:val=&quot;00FE0A7A&quot;/&gt;&lt;wsp:rsid wsp:val=&quot;00FE1185&quot;/&gt;&lt;wsp:rsid wsp:val=&quot;00FE1741&quot;/&gt;&lt;wsp:rsid wsp:val=&quot;00FE26B7&quot;/&gt;&lt;wsp:rsid wsp:val=&quot;00FE29F7&quot;/&gt;&lt;wsp:rsid wsp:val=&quot;00FE2CF6&quot;/&gt;&lt;wsp:rsid wsp:val=&quot;00FE348B&quot;/&gt;&lt;wsp:rsid wsp:val=&quot;00FE387E&quot;/&gt;&lt;wsp:rsid wsp:val=&quot;00FE4E65&quot;/&gt;&lt;wsp:rsid wsp:val=&quot;00FE57D1&quot;/&gt;&lt;wsp:rsid wsp:val=&quot;00FE5B82&quot;/&gt;&lt;wsp:rsid wsp:val=&quot;00FE6261&quot;/&gt;&lt;wsp:rsid wsp:val=&quot;00FE678E&quot;/&gt;&lt;wsp:rsid wsp:val=&quot;00FE752D&quot;/&gt;&lt;wsp:rsid wsp:val=&quot;00FE7AA7&quot;/&gt;&lt;wsp:rsid wsp:val=&quot;00FF01B5&quot;/&gt;&lt;wsp:rsid wsp:val=&quot;00FF01F6&quot;/&gt;&lt;wsp:rsid wsp:val=&quot;00FF0449&quot;/&gt;&lt;wsp:rsid wsp:val=&quot;00FF12FA&quot;/&gt;&lt;wsp:rsid wsp:val=&quot;00FF2E66&quot;/&gt;&lt;wsp:rsid wsp:val=&quot;00FF3CC9&quot;/&gt;&lt;wsp:rsid wsp:val=&quot;00FF3E7B&quot;/&gt;&lt;wsp:rsid wsp:val=&quot;00FF4179&quot;/&gt;&lt;wsp:rsid wsp:val=&quot;00FF4A15&quot;/&gt;&lt;wsp:rsid wsp:val=&quot;00FF4AA0&quot;/&gt;&lt;wsp:rsid wsp:val=&quot;00FF6301&quot;/&gt;&lt;wsp:rsid wsp:val=&quot;00FF7954&quot;/&gt;&lt;/wsp:rsids&gt;&lt;/w:docPr&gt;&lt;w:body&gt;&lt;wx:sect&gt;&lt;w:p wsp:rsidR=&quot;00000000&quot; wsp:rsidRDefault=&quot;007C6C37&quot; wsp:rsidP=&quot;007C6C37&quot;&gt;&lt;m:oMathPara&gt;&lt;m:oMath&gt;&lt;m:r&gt;&lt;aml:annotation aml:id=&quot;0&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 &lt;/m:t&gt;&lt;/aml:content&gt;&lt;/aml:annotation&gt;&lt;/m:r&gt;&lt;m:d&gt;&lt;m:dPr&gt;&lt;m:begChr m:val=&quot;a??&quot;/&gt;&lt;m:endChr m:val=&quot;a?‰&quot;/&gt;&lt;m:ctrlPr&gt;&lt;aml:annotation aml:id=&quot;1&quot; w:type=&quot;Word.Insertion&quot; amlnnnn:author=&quot;8005&quot; aml:createdate=&quot;2021-11-30T19:37:00Z&quot;&gt;&lt;aml:content&gt;&lt;w:rPr&gt;&lt;w:rFonts w:ascii=&quot;Cambria Math&quot; w:h-ansi=&quot;Cambria Math&quot;/&gt;&lt;wx:font wx:val=&quot;Cambria Math&quot;/&gt;&lt;w:lang w:fareast=&quot;KO&quot;/&gt;&lt;/w:rPr&gt;&lt;/aml:content&gt;&lt;/aml:annotation&gt;&lt;/m:ctrlPr&gt;&lt;/m:dPr&gt;&lt;m:e&gt;&lt;m:func&gt;&lt;m:funcPr&gt;&lt;m:ctrlPr&gt;&lt;aml:annotation aml:id=&quot;2&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funcPr&gt;&lt;m:fName&gt;&lt;m:sSub&gt;&lt;m:sSubPr&gt;&lt;m:ctrlPr&gt;&lt;aml:annotation aml:id=&quot;3&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4&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log&lt;/m:t&gt;&lt;/aml:content&gt;&lt;/aml:annotation&gt;&lt;/m:r&gt;&lt;/m:e&gt;&lt;m:sub&gt;&lt;m:r&gt;&lt;aml:annotation aml:id=&quot;5&quot; w:type=&quot;Word.Insertion&quot; aml:author=&quot;8005&quot; aml:createdate=&quot;2021-11-30T19:37:00Z&quot;&gt;&lt;aml:content&gt;&lt;w:rPr&gt;&lt;w:rFonts w:ascii=&quot;Cambria Math&quot; w:h-ansi=&quot;Cambria Math&quot;/&gt;&lt;wx:font wx:val=&quot;Cambria Math&quot;/&gt;&lt;w:i/&gt;&lt;w:lang w:fareast=&quot;KO&quot;/&gt;&lt;/w:rPr&gt;&lt;m:t&gt;2&lt;/m:t&gt;&lt;/aml:content&gt;&lt;/aml:annotation&gt;&lt;/m:r&gt;&lt;/m:sub&gt;&lt;/m:sSub&gt;&lt;/m:fName&gt;&lt;m:e&gt;&lt;m:sSub&gt;&lt;m:sSubPr&gt;&lt;m:ctrlPr&gt;&lt;aml:annotation aml:id=&quot;6&quot; w:type=&quot;Word.Insertion&quot; aml:author=&quot;8005&quot; aml:createdate=&quot;2021-11-30T19:37:00Z&quot;&gt;&lt;aml:content&gt;&lt;w:rPr&gt;&lt;w:rFonts w:ascii=&quot;Cambria Math&quot; w:h-ansi=&quot;Cambria Math&quot;/&gt;&lt;wx:font wx:val=&quot;Cambria Math&quot;/&gt;&lt;w:i/&gt;&lt;w:lang w:fareast=&quot;KO&quot;/&gt;&lt;/w:rPr&gt;&lt;/aml:content&gt;&lt;/aml:annotation&gt;&lt;/m:ctrlPr&gt;&lt;/m:sSubPr&gt;&lt;m:e&gt;&lt;m:r&gt;&lt;aml:annotation aml:id=&quot;7&quot; w:type=&quot;Word.Insertion&quot; aml:author=&quot;8005&quot; aml:createdate=&quot;2021-11-30T19:37:00Z&quot;&gt;&lt;aml:content&gt;&lt;w:rPr&gt;&lt;w:rFonts w:ascii=&quot;Cambria Math&quot; w:h-ansi=&quot;Cambria Math&quot;/&gt;&lt;wx:font wx:val=&quot;Cambria Math&quot;/&gt;&lt;w:i/&gt;&lt;w:lang w:fareast=&quot;KO&quot;/&gt;&lt;/w:rPr&gt;&lt;m:t&gt;N&lt;/m:t&gt;&lt;/aml:content&gt;&lt;/aml:annotation&gt;&lt;/m:r&gt;&lt;/m:e&gt;&lt;m:sub&gt;&lt;m:r&gt;&lt;aml:annotation aml:id=&quot;8&quot; w:type=&quot;Word.Insertion&quot; aml:author=&quot;8005&quot; aml:createdate=&quot;2021-11-30T19:37:00Z&quot;&gt;&lt;aml:content&gt;&lt;m:rPr&gt;&lt;m:sty m:val=&quot;p&quot;/&gt;&lt;/m:rPr&gt;&lt;w:rPr&gt;&lt;w:rFonts w:ascii=&quot;Cambria Math&quot; w:h-ansi=&quot;Cambria Math&quot;/&gt;&lt;wx:font wx:val=&quot;Cambria Math&quot;/&gt;&lt;w:lang w:fareast=&quot;KO&quot;/&gt;&lt;/w:rPr&gt;&lt;m:t&gt;pattern&lt;/m:t&gt;&lt;/aml:content&gt;&lt;/aml:annotation&gt;&lt;/m:r&gt;&lt;/m:sub&gt;&lt;/m:sSub&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F511A5">
        <w:rPr>
          <w:lang w:eastAsia="ko-KR"/>
        </w:rPr>
        <w:fldChar w:fldCharType="end"/>
      </w:r>
      <w:r w:rsidRPr="00F511A5">
        <w:rPr>
          <w:lang w:eastAsia="ko-KR"/>
        </w:rPr>
        <w:t xml:space="preserve"> bits as defined in clause 8.4.1.1.2 of [4, TS 38.211], where </w:t>
      </w:r>
      <m:oMath>
        <m:sSub>
          <m:sSubPr>
            <m:ctrlPr>
              <w:ins w:id="195" w:author="8005" w:date="2021-11-30T19:37:00Z">
                <w:rPr>
                  <w:rFonts w:ascii="Cambria Math" w:hAnsi="Cambria Math"/>
                  <w:i/>
                  <w:lang w:eastAsia="ko-KR"/>
                </w:rPr>
              </w:ins>
            </m:ctrlPr>
          </m:sSubPr>
          <m:e>
            <m:r>
              <w:ins w:id="196" w:author="8005" w:date="2021-11-30T19:37:00Z">
                <w:rPr>
                  <w:rFonts w:ascii="Cambria Math" w:hAnsi="Cambria Math"/>
                  <w:lang w:eastAsia="ko-KR"/>
                </w:rPr>
                <m:t>N</m:t>
              </w:ins>
            </m:r>
          </m:e>
          <m:sub>
            <m:r>
              <w:ins w:id="197" w:author="8005" w:date="2021-11-30T19:37:00Z">
                <m:rPr>
                  <m:sty m:val="p"/>
                </m:rPr>
                <w:rPr>
                  <w:rFonts w:ascii="Cambria Math" w:hAnsi="Cambria Math"/>
                  <w:lang w:eastAsia="ko-KR"/>
                </w:rPr>
                <m:t>pattern</m:t>
              </w:ins>
            </m:r>
          </m:sub>
        </m:sSub>
      </m:oMath>
      <w:r w:rsidRPr="00F511A5">
        <w:rPr>
          <w:lang w:eastAsia="ko-KR"/>
        </w:rPr>
        <w:t xml:space="preserve"> is the number of</w:t>
      </w:r>
      <w:r w:rsidRPr="00F511A5">
        <w:rPr>
          <w:rFonts w:ascii="Times" w:eastAsia="等线" w:hAnsi="Times"/>
          <w:lang w:eastAsia="ko-KR"/>
        </w:rPr>
        <w:t xml:space="preserve"> </w:t>
      </w:r>
      <w:proofErr w:type="spellStart"/>
      <w:r w:rsidRPr="00F511A5">
        <w:rPr>
          <w:rFonts w:ascii="Times" w:eastAsia="等线" w:hAnsi="Times"/>
          <w:lang w:eastAsia="ko-KR"/>
        </w:rPr>
        <w:t>DMRS</w:t>
      </w:r>
      <w:proofErr w:type="spellEnd"/>
      <w:r w:rsidRPr="00F511A5">
        <w:rPr>
          <w:rFonts w:ascii="Times" w:eastAsia="等线" w:hAnsi="Times"/>
          <w:lang w:eastAsia="ko-KR"/>
        </w:rPr>
        <w:t xml:space="preserve"> patterns</w:t>
      </w:r>
      <w:r w:rsidRPr="00F511A5">
        <w:rPr>
          <w:lang w:eastAsia="ko-KR"/>
        </w:rPr>
        <w:t xml:space="preserve"> configured by higher layer parameter </w:t>
      </w:r>
      <w:proofErr w:type="spellStart"/>
      <w:r w:rsidRPr="00F511A5">
        <w:rPr>
          <w:i/>
          <w:lang w:eastAsia="ko-KR"/>
        </w:rPr>
        <w:t>sl-PSSCH-DMRS-TimePatternList</w:t>
      </w:r>
      <w:proofErr w:type="spellEnd"/>
      <w:r w:rsidRPr="00F511A5">
        <w:rPr>
          <w:rFonts w:ascii="Times" w:eastAsia="等线" w:hAnsi="Times"/>
          <w:lang w:eastAsia="ko-KR"/>
        </w:rPr>
        <w:t>.</w:t>
      </w:r>
    </w:p>
    <w:p w14:paraId="5D725812" w14:textId="77777777" w:rsidR="00191392" w:rsidRPr="00F511A5" w:rsidRDefault="00191392" w:rsidP="00191392">
      <w:pPr>
        <w:pStyle w:val="B10"/>
        <w:rPr>
          <w:rFonts w:eastAsia="Malgun Gothic"/>
          <w:lang w:eastAsia="ko-KR"/>
        </w:rPr>
      </w:pPr>
      <w:r w:rsidRPr="00F511A5">
        <w:rPr>
          <w:lang w:eastAsia="ko-KR"/>
        </w:rPr>
        <w:t>-</w:t>
      </w:r>
      <w:r w:rsidRPr="00F511A5">
        <w:rPr>
          <w:lang w:eastAsia="ko-KR"/>
        </w:rPr>
        <w:tab/>
        <w:t>2</w:t>
      </w:r>
      <w:r w:rsidRPr="00F511A5">
        <w:rPr>
          <w:vertAlign w:val="superscript"/>
          <w:lang w:eastAsia="ko-KR"/>
        </w:rPr>
        <w:t>nd</w:t>
      </w:r>
      <w:r w:rsidRPr="00F511A5">
        <w:rPr>
          <w:lang w:eastAsia="ko-KR"/>
        </w:rPr>
        <w:t xml:space="preserve">-stage SCI format – 2 bits as defined in </w:t>
      </w:r>
      <w:r w:rsidRPr="00F511A5">
        <w:rPr>
          <w:lang w:eastAsia="zh-CN"/>
        </w:rPr>
        <w:t>Table 8.3.1.1-1</w:t>
      </w:r>
      <w:r w:rsidRPr="00F511A5">
        <w:rPr>
          <w:lang w:eastAsia="ko-KR"/>
        </w:rPr>
        <w:t>.</w:t>
      </w:r>
    </w:p>
    <w:p w14:paraId="06A98C06" w14:textId="77777777" w:rsidR="00191392" w:rsidRPr="00F511A5" w:rsidRDefault="00191392" w:rsidP="00191392">
      <w:pPr>
        <w:pStyle w:val="B10"/>
        <w:rPr>
          <w:lang w:eastAsia="ko-KR"/>
        </w:rPr>
      </w:pPr>
      <w:r w:rsidRPr="00F511A5">
        <w:rPr>
          <w:lang w:eastAsia="ko-KR"/>
        </w:rPr>
        <w:t>-</w:t>
      </w:r>
      <w:r w:rsidRPr="00F511A5">
        <w:rPr>
          <w:lang w:eastAsia="ko-KR"/>
        </w:rPr>
        <w:tab/>
      </w:r>
      <w:proofErr w:type="spellStart"/>
      <w:r w:rsidRPr="00F511A5">
        <w:rPr>
          <w:lang w:eastAsia="ko-KR"/>
        </w:rPr>
        <w:t>Beta_offset</w:t>
      </w:r>
      <w:proofErr w:type="spellEnd"/>
      <w:r w:rsidRPr="00F511A5">
        <w:rPr>
          <w:lang w:eastAsia="ko-KR"/>
        </w:rPr>
        <w:t xml:space="preserve"> indicator – 2 bits as provided by higher layer parameter </w:t>
      </w:r>
      <w:r w:rsidRPr="00F511A5">
        <w:rPr>
          <w:i/>
          <w:lang w:eastAsia="ko-KR"/>
        </w:rPr>
        <w:t xml:space="preserve">sl-BetaOffsets2ndSCI </w:t>
      </w:r>
      <w:r w:rsidRPr="00F511A5">
        <w:rPr>
          <w:lang w:eastAsia="ko-KR"/>
        </w:rPr>
        <w:t>and Table 8.3.1.1-2.</w:t>
      </w:r>
    </w:p>
    <w:p w14:paraId="316D81B8" w14:textId="77777777" w:rsidR="00191392" w:rsidRPr="00F511A5" w:rsidRDefault="00191392" w:rsidP="00191392">
      <w:pPr>
        <w:pStyle w:val="B10"/>
        <w:rPr>
          <w:lang w:eastAsia="ko-KR"/>
        </w:rPr>
      </w:pPr>
      <w:r w:rsidRPr="00F511A5">
        <w:rPr>
          <w:lang w:eastAsia="ko-KR"/>
        </w:rPr>
        <w:lastRenderedPageBreak/>
        <w:t>-</w:t>
      </w:r>
      <w:r w:rsidRPr="00F511A5">
        <w:rPr>
          <w:lang w:eastAsia="ko-KR"/>
        </w:rPr>
        <w:tab/>
        <w:t xml:space="preserve">Number of </w:t>
      </w:r>
      <w:proofErr w:type="spellStart"/>
      <w:r w:rsidRPr="00F511A5">
        <w:rPr>
          <w:lang w:eastAsia="ko-KR"/>
        </w:rPr>
        <w:t>DMRS</w:t>
      </w:r>
      <w:proofErr w:type="spellEnd"/>
      <w:r w:rsidRPr="00F511A5">
        <w:rPr>
          <w:lang w:eastAsia="ko-KR"/>
        </w:rPr>
        <w:t xml:space="preserve"> port – 1 bit as defined in </w:t>
      </w:r>
      <w:r w:rsidRPr="00F511A5">
        <w:rPr>
          <w:lang w:eastAsia="zh-CN"/>
        </w:rPr>
        <w:t>Table 8.3.1.1-3</w:t>
      </w:r>
      <w:r w:rsidRPr="00F511A5">
        <w:rPr>
          <w:lang w:eastAsia="ko-KR"/>
        </w:rPr>
        <w:t>.</w:t>
      </w:r>
    </w:p>
    <w:p w14:paraId="51164AE2" w14:textId="77777777" w:rsidR="00191392" w:rsidRPr="00F511A5" w:rsidRDefault="00191392" w:rsidP="00191392">
      <w:pPr>
        <w:pStyle w:val="B10"/>
        <w:rPr>
          <w:lang w:eastAsia="ko-KR"/>
        </w:rPr>
      </w:pPr>
      <w:r w:rsidRPr="00F511A5">
        <w:rPr>
          <w:lang w:eastAsia="ko-KR"/>
        </w:rPr>
        <w:t>-</w:t>
      </w:r>
      <w:r w:rsidRPr="00F511A5">
        <w:rPr>
          <w:lang w:eastAsia="ko-KR"/>
        </w:rPr>
        <w:tab/>
        <w:t>Modulation and coding scheme – 5 bits as defined in clause 8.1.3 of [6, TS 38.214].</w:t>
      </w:r>
    </w:p>
    <w:p w14:paraId="5F438E2D" w14:textId="77777777" w:rsidR="00191392" w:rsidRPr="00F511A5" w:rsidRDefault="00191392" w:rsidP="00191392">
      <w:pPr>
        <w:pStyle w:val="B10"/>
        <w:rPr>
          <w:lang w:eastAsia="ko-KR"/>
        </w:rPr>
      </w:pPr>
      <w:r w:rsidRPr="00F511A5">
        <w:rPr>
          <w:lang w:eastAsia="ko-KR"/>
        </w:rPr>
        <w:t>-</w:t>
      </w:r>
      <w:r w:rsidRPr="00F511A5">
        <w:rPr>
          <w:lang w:eastAsia="ko-KR"/>
        </w:rPr>
        <w:tab/>
        <w:t xml:space="preserve">Additional MCS table indicator – as defined in clause 8.1.3.1 of [6, TS 38.214]: 1 bit if one MCS table is configured by higher layer parameter </w:t>
      </w:r>
      <w:proofErr w:type="spellStart"/>
      <w:r w:rsidRPr="00F511A5">
        <w:rPr>
          <w:i/>
        </w:rPr>
        <w:t>sl</w:t>
      </w:r>
      <w:proofErr w:type="spellEnd"/>
      <w:r w:rsidRPr="00F511A5">
        <w:rPr>
          <w:i/>
        </w:rPr>
        <w:t>-Additional</w:t>
      </w:r>
      <w:r w:rsidRPr="00F511A5">
        <w:rPr>
          <w:i/>
          <w:lang w:eastAsia="zh-CN"/>
        </w:rPr>
        <w:t>-</w:t>
      </w:r>
      <w:r w:rsidRPr="00F511A5">
        <w:rPr>
          <w:i/>
        </w:rPr>
        <w:t>MCS-Table</w:t>
      </w:r>
      <w:r w:rsidRPr="00F511A5">
        <w:rPr>
          <w:lang w:eastAsia="ko-KR"/>
        </w:rPr>
        <w:t xml:space="preserve">; 2 bits if two MCS tables are configured by higher layer parameter </w:t>
      </w:r>
      <w:proofErr w:type="spellStart"/>
      <w:r w:rsidRPr="00F511A5">
        <w:rPr>
          <w:i/>
        </w:rPr>
        <w:t>sl</w:t>
      </w:r>
      <w:proofErr w:type="spellEnd"/>
      <w:r w:rsidRPr="00F511A5">
        <w:rPr>
          <w:i/>
        </w:rPr>
        <w:t>- Additional</w:t>
      </w:r>
      <w:r w:rsidRPr="00F511A5">
        <w:rPr>
          <w:i/>
          <w:lang w:eastAsia="zh-CN"/>
        </w:rPr>
        <w:t>-</w:t>
      </w:r>
      <w:r w:rsidRPr="00F511A5">
        <w:rPr>
          <w:i/>
        </w:rPr>
        <w:t>MCS-Table</w:t>
      </w:r>
      <w:r w:rsidRPr="00F511A5">
        <w:rPr>
          <w:lang w:eastAsia="ko-KR"/>
        </w:rPr>
        <w:t>; 0 bit otherwise.</w:t>
      </w:r>
    </w:p>
    <w:p w14:paraId="3DB23887" w14:textId="77777777" w:rsidR="00191392" w:rsidRPr="00F511A5" w:rsidRDefault="00191392" w:rsidP="00191392">
      <w:pPr>
        <w:pStyle w:val="B10"/>
        <w:rPr>
          <w:rFonts w:eastAsia="Malgun Gothic"/>
          <w:lang w:eastAsia="ko-KR"/>
        </w:rPr>
      </w:pPr>
      <w:r w:rsidRPr="00F511A5">
        <w:rPr>
          <w:lang w:eastAsia="ko-KR"/>
        </w:rPr>
        <w:t>-</w:t>
      </w:r>
      <w:r w:rsidRPr="00F511A5">
        <w:rPr>
          <w:lang w:eastAsia="ko-KR"/>
        </w:rPr>
        <w:tab/>
      </w:r>
      <w:proofErr w:type="spellStart"/>
      <w:r w:rsidRPr="00F511A5">
        <w:rPr>
          <w:lang w:eastAsia="ko-KR"/>
        </w:rPr>
        <w:t>PSFCH</w:t>
      </w:r>
      <w:proofErr w:type="spellEnd"/>
      <w:r w:rsidRPr="00F511A5">
        <w:rPr>
          <w:lang w:eastAsia="ko-KR"/>
        </w:rPr>
        <w:t xml:space="preserve"> overhead indication – 1 bit as defined clause 8.1.3.2 of [6, TS 38.214] if higher layer parameter </w:t>
      </w:r>
      <w:proofErr w:type="spellStart"/>
      <w:r w:rsidRPr="00F511A5">
        <w:rPr>
          <w:i/>
        </w:rPr>
        <w:t>sl</w:t>
      </w:r>
      <w:proofErr w:type="spellEnd"/>
      <w:r w:rsidRPr="00F511A5">
        <w:rPr>
          <w:i/>
        </w:rPr>
        <w:t>-</w:t>
      </w:r>
      <w:proofErr w:type="spellStart"/>
      <w:r w:rsidRPr="00F511A5">
        <w:rPr>
          <w:i/>
        </w:rPr>
        <w:t>PSFCH</w:t>
      </w:r>
      <w:proofErr w:type="spellEnd"/>
      <w:r w:rsidRPr="00F511A5">
        <w:rPr>
          <w:i/>
        </w:rPr>
        <w:t xml:space="preserve">-Period </w:t>
      </w:r>
      <w:r w:rsidRPr="00F511A5">
        <w:t>= 2 or 4; 0 bit otherwise.</w:t>
      </w:r>
    </w:p>
    <w:p w14:paraId="792F6742" w14:textId="77777777" w:rsidR="00191392" w:rsidRPr="00F511A5" w:rsidRDefault="00191392" w:rsidP="00191392">
      <w:pPr>
        <w:pStyle w:val="B10"/>
        <w:rPr>
          <w:lang w:eastAsia="ko-KR"/>
        </w:rPr>
      </w:pPr>
      <w:r w:rsidRPr="00F511A5">
        <w:rPr>
          <w:lang w:eastAsia="ko-KR"/>
        </w:rPr>
        <w:t>-</w:t>
      </w:r>
      <w:r w:rsidRPr="00F511A5">
        <w:rPr>
          <w:lang w:eastAsia="ko-KR"/>
        </w:rPr>
        <w:tab/>
        <w:t xml:space="preserve">Reserved – a number of bits as determined by higher layer parameter </w:t>
      </w:r>
      <w:proofErr w:type="spellStart"/>
      <w:r w:rsidRPr="00F511A5">
        <w:rPr>
          <w:i/>
          <w:lang w:eastAsia="ko-KR"/>
        </w:rPr>
        <w:t>sl-</w:t>
      </w:r>
      <w:r w:rsidRPr="00F511A5">
        <w:rPr>
          <w:i/>
          <w:lang w:eastAsia="zh-CN"/>
        </w:rPr>
        <w:t>NumReservedBits</w:t>
      </w:r>
      <w:proofErr w:type="spellEnd"/>
      <w:r w:rsidRPr="00F511A5">
        <w:rPr>
          <w:rFonts w:ascii="Times" w:eastAsia="等线" w:hAnsi="Times"/>
          <w:lang w:eastAsia="ko-KR"/>
        </w:rPr>
        <w:t xml:space="preserve">, </w:t>
      </w:r>
      <w:r w:rsidRPr="00F511A5">
        <w:rPr>
          <w:lang w:eastAsia="ko-KR"/>
        </w:rPr>
        <w:t>with value set to zero.</w:t>
      </w:r>
    </w:p>
    <w:p w14:paraId="2A995579" w14:textId="77777777" w:rsidR="00191392" w:rsidRPr="00F511A5" w:rsidRDefault="00191392" w:rsidP="00191392">
      <w:pPr>
        <w:rPr>
          <w:lang w:eastAsia="ko-KR"/>
        </w:rPr>
      </w:pPr>
    </w:p>
    <w:p w14:paraId="5770DE98" w14:textId="77777777" w:rsidR="00191392" w:rsidRPr="00F511A5" w:rsidRDefault="00191392" w:rsidP="00191392">
      <w:pPr>
        <w:pStyle w:val="TH"/>
        <w:rPr>
          <w:lang w:eastAsia="zh-CN"/>
        </w:rPr>
      </w:pPr>
      <w:r w:rsidRPr="00F511A5">
        <w:t xml:space="preserve">Table </w:t>
      </w:r>
      <w:r w:rsidRPr="00F511A5">
        <w:rPr>
          <w:lang w:eastAsia="zh-CN"/>
        </w:rPr>
        <w:t xml:space="preserve">8.3.1.1-1: </w:t>
      </w:r>
      <w:r w:rsidRPr="00F511A5">
        <w:rPr>
          <w:lang w:eastAsia="ko-KR"/>
        </w:rPr>
        <w:t>2</w:t>
      </w:r>
      <w:r w:rsidRPr="00F511A5">
        <w:rPr>
          <w:vertAlign w:val="superscript"/>
          <w:lang w:eastAsia="ko-KR"/>
        </w:rPr>
        <w:t>nd</w:t>
      </w:r>
      <w:r w:rsidRPr="00F511A5">
        <w:rPr>
          <w:lang w:eastAsia="ko-KR"/>
        </w:rPr>
        <w:t>-stage SCI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474"/>
      </w:tblGrid>
      <w:tr w:rsidR="00191392" w:rsidRPr="00F511A5" w14:paraId="132C7074" w14:textId="77777777" w:rsidTr="00191392">
        <w:trPr>
          <w:trHeight w:val="424"/>
          <w:jc w:val="center"/>
        </w:trPr>
        <w:tc>
          <w:tcPr>
            <w:tcW w:w="24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184CAE" w14:textId="77777777" w:rsidR="00191392" w:rsidRPr="00F511A5" w:rsidRDefault="00191392" w:rsidP="00191392">
            <w:pPr>
              <w:pStyle w:val="TAC"/>
              <w:rPr>
                <w:lang w:eastAsia="zh-CN"/>
              </w:rPr>
            </w:pPr>
            <w:r w:rsidRPr="00F511A5">
              <w:rPr>
                <w:lang w:eastAsia="zh-CN"/>
              </w:rPr>
              <w:t>Value of 2nd-stage SCI format field</w:t>
            </w:r>
          </w:p>
        </w:tc>
        <w:tc>
          <w:tcPr>
            <w:tcW w:w="447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42726C" w14:textId="77777777" w:rsidR="00191392" w:rsidRPr="00F511A5" w:rsidRDefault="00191392" w:rsidP="00191392">
            <w:pPr>
              <w:pStyle w:val="TAC"/>
              <w:rPr>
                <w:lang w:eastAsia="zh-CN"/>
              </w:rPr>
            </w:pPr>
            <w:r w:rsidRPr="00F511A5">
              <w:rPr>
                <w:lang w:eastAsia="zh-CN"/>
              </w:rPr>
              <w:t>2nd-stage SCI format</w:t>
            </w:r>
          </w:p>
        </w:tc>
      </w:tr>
      <w:tr w:rsidR="00191392" w:rsidRPr="00F511A5" w14:paraId="392C5BE0" w14:textId="77777777" w:rsidTr="00191392">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2AE2D61A" w14:textId="77777777" w:rsidR="00191392" w:rsidRPr="00F511A5" w:rsidRDefault="00191392" w:rsidP="00191392">
            <w:pPr>
              <w:pStyle w:val="TAC"/>
              <w:rPr>
                <w:lang w:eastAsia="zh-CN"/>
              </w:rPr>
            </w:pPr>
            <w:r w:rsidRPr="00F511A5">
              <w:rPr>
                <w:lang w:eastAsia="zh-CN"/>
              </w:rPr>
              <w:t>00</w:t>
            </w:r>
          </w:p>
        </w:tc>
        <w:tc>
          <w:tcPr>
            <w:tcW w:w="4474" w:type="dxa"/>
            <w:tcBorders>
              <w:top w:val="single" w:sz="4" w:space="0" w:color="auto"/>
              <w:left w:val="single" w:sz="4" w:space="0" w:color="auto"/>
              <w:bottom w:val="single" w:sz="4" w:space="0" w:color="auto"/>
              <w:right w:val="single" w:sz="4" w:space="0" w:color="auto"/>
            </w:tcBorders>
            <w:vAlign w:val="center"/>
            <w:hideMark/>
          </w:tcPr>
          <w:p w14:paraId="5B3C739E" w14:textId="77777777" w:rsidR="00191392" w:rsidRPr="00F511A5" w:rsidRDefault="00191392" w:rsidP="00191392">
            <w:pPr>
              <w:pStyle w:val="TAC"/>
              <w:rPr>
                <w:lang w:eastAsia="zh-CN"/>
              </w:rPr>
            </w:pPr>
            <w:r w:rsidRPr="00F511A5">
              <w:rPr>
                <w:lang w:eastAsia="zh-CN"/>
              </w:rPr>
              <w:t>SCI format 2-A</w:t>
            </w:r>
          </w:p>
        </w:tc>
      </w:tr>
      <w:tr w:rsidR="00191392" w:rsidRPr="00F511A5" w14:paraId="41B26FC5" w14:textId="77777777" w:rsidTr="00191392">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75CD744B" w14:textId="77777777" w:rsidR="00191392" w:rsidRPr="00F511A5" w:rsidRDefault="00191392" w:rsidP="00191392">
            <w:pPr>
              <w:pStyle w:val="TAC"/>
              <w:rPr>
                <w:lang w:eastAsia="zh-CN"/>
              </w:rPr>
            </w:pPr>
            <w:r w:rsidRPr="00F511A5">
              <w:rPr>
                <w:lang w:eastAsia="zh-CN"/>
              </w:rPr>
              <w:t>01</w:t>
            </w:r>
          </w:p>
        </w:tc>
        <w:tc>
          <w:tcPr>
            <w:tcW w:w="4474" w:type="dxa"/>
            <w:tcBorders>
              <w:top w:val="single" w:sz="4" w:space="0" w:color="auto"/>
              <w:left w:val="single" w:sz="4" w:space="0" w:color="auto"/>
              <w:bottom w:val="single" w:sz="4" w:space="0" w:color="auto"/>
              <w:right w:val="single" w:sz="4" w:space="0" w:color="auto"/>
            </w:tcBorders>
            <w:vAlign w:val="center"/>
            <w:hideMark/>
          </w:tcPr>
          <w:p w14:paraId="65F34BDE" w14:textId="77777777" w:rsidR="00191392" w:rsidRPr="00F511A5" w:rsidRDefault="00191392" w:rsidP="00191392">
            <w:pPr>
              <w:pStyle w:val="TAC"/>
              <w:rPr>
                <w:lang w:eastAsia="zh-CN"/>
              </w:rPr>
            </w:pPr>
            <w:r w:rsidRPr="00F511A5">
              <w:rPr>
                <w:lang w:eastAsia="zh-CN"/>
              </w:rPr>
              <w:t>SCI format 2-B</w:t>
            </w:r>
          </w:p>
        </w:tc>
      </w:tr>
      <w:tr w:rsidR="00191392" w:rsidRPr="00F511A5" w14:paraId="06762898" w14:textId="77777777" w:rsidTr="00191392">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7576B686" w14:textId="77777777" w:rsidR="00191392" w:rsidRPr="00F511A5" w:rsidRDefault="00191392" w:rsidP="00191392">
            <w:pPr>
              <w:pStyle w:val="TAC"/>
              <w:rPr>
                <w:lang w:eastAsia="zh-CN"/>
              </w:rPr>
            </w:pPr>
            <w:r w:rsidRPr="00F511A5">
              <w:rPr>
                <w:lang w:eastAsia="zh-CN"/>
              </w:rPr>
              <w:t>10</w:t>
            </w:r>
          </w:p>
        </w:tc>
        <w:tc>
          <w:tcPr>
            <w:tcW w:w="4474" w:type="dxa"/>
            <w:tcBorders>
              <w:top w:val="single" w:sz="4" w:space="0" w:color="auto"/>
              <w:left w:val="single" w:sz="4" w:space="0" w:color="auto"/>
              <w:bottom w:val="single" w:sz="4" w:space="0" w:color="auto"/>
              <w:right w:val="single" w:sz="4" w:space="0" w:color="auto"/>
            </w:tcBorders>
            <w:vAlign w:val="center"/>
            <w:hideMark/>
          </w:tcPr>
          <w:p w14:paraId="66452A57" w14:textId="77777777" w:rsidR="00191392" w:rsidRPr="00F511A5" w:rsidRDefault="00191392" w:rsidP="00191392">
            <w:pPr>
              <w:pStyle w:val="TAC"/>
              <w:rPr>
                <w:lang w:eastAsia="zh-CN"/>
              </w:rPr>
            </w:pPr>
            <w:r w:rsidRPr="00F511A5">
              <w:rPr>
                <w:lang w:eastAsia="zh-CN"/>
              </w:rPr>
              <w:t>Reserved</w:t>
            </w:r>
          </w:p>
        </w:tc>
      </w:tr>
      <w:tr w:rsidR="00191392" w:rsidRPr="00F511A5" w14:paraId="03382F6C" w14:textId="77777777" w:rsidTr="00191392">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7E0012A7" w14:textId="77777777" w:rsidR="00191392" w:rsidRPr="00F511A5" w:rsidRDefault="00191392" w:rsidP="00191392">
            <w:pPr>
              <w:pStyle w:val="TAC"/>
              <w:rPr>
                <w:lang w:eastAsia="zh-CN"/>
              </w:rPr>
            </w:pPr>
            <w:r w:rsidRPr="00F511A5">
              <w:rPr>
                <w:lang w:eastAsia="zh-CN"/>
              </w:rPr>
              <w:t>11</w:t>
            </w:r>
          </w:p>
        </w:tc>
        <w:tc>
          <w:tcPr>
            <w:tcW w:w="4474" w:type="dxa"/>
            <w:tcBorders>
              <w:top w:val="single" w:sz="4" w:space="0" w:color="auto"/>
              <w:left w:val="single" w:sz="4" w:space="0" w:color="auto"/>
              <w:bottom w:val="single" w:sz="4" w:space="0" w:color="auto"/>
              <w:right w:val="single" w:sz="4" w:space="0" w:color="auto"/>
            </w:tcBorders>
            <w:vAlign w:val="center"/>
            <w:hideMark/>
          </w:tcPr>
          <w:p w14:paraId="63D87CCA" w14:textId="77777777" w:rsidR="00191392" w:rsidRPr="00F511A5" w:rsidRDefault="00191392" w:rsidP="00191392">
            <w:pPr>
              <w:pStyle w:val="TAC"/>
              <w:rPr>
                <w:lang w:eastAsia="zh-CN"/>
              </w:rPr>
            </w:pPr>
            <w:r w:rsidRPr="00F511A5">
              <w:rPr>
                <w:lang w:eastAsia="zh-CN"/>
              </w:rPr>
              <w:t>Reserved</w:t>
            </w:r>
          </w:p>
        </w:tc>
      </w:tr>
    </w:tbl>
    <w:p w14:paraId="1D7FF424" w14:textId="77777777" w:rsidR="00191392" w:rsidRPr="00F511A5" w:rsidRDefault="00191392" w:rsidP="00191392">
      <w:pPr>
        <w:rPr>
          <w:lang w:eastAsia="ko-KR"/>
        </w:rPr>
      </w:pPr>
    </w:p>
    <w:p w14:paraId="50C5BB82" w14:textId="77777777" w:rsidR="00191392" w:rsidRPr="00F511A5" w:rsidRDefault="00191392" w:rsidP="00191392">
      <w:pPr>
        <w:pStyle w:val="TH"/>
        <w:rPr>
          <w:lang w:eastAsia="ko-KR"/>
        </w:rPr>
      </w:pPr>
      <w:r w:rsidRPr="00F511A5">
        <w:rPr>
          <w:lang w:eastAsia="ko-KR"/>
        </w:rPr>
        <w:t xml:space="preserve">Table 8.3.1.1-2: Mapping of </w:t>
      </w:r>
      <w:proofErr w:type="spellStart"/>
      <w:r w:rsidRPr="00F511A5">
        <w:rPr>
          <w:lang w:eastAsia="ko-KR"/>
        </w:rPr>
        <w:t>Beta_offset</w:t>
      </w:r>
      <w:proofErr w:type="spellEnd"/>
      <w:r w:rsidRPr="00F511A5">
        <w:rPr>
          <w:lang w:eastAsia="ko-KR"/>
        </w:rPr>
        <w:t xml:space="preserve"> indicator values to indexes in Table 9.3-2 of [5, TS38.213]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4680"/>
      </w:tblGrid>
      <w:tr w:rsidR="00191392" w:rsidRPr="00F511A5" w14:paraId="06A773F9" w14:textId="77777777" w:rsidTr="00191392">
        <w:trPr>
          <w:jc w:val="center"/>
        </w:trPr>
        <w:tc>
          <w:tcPr>
            <w:tcW w:w="23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B73E12" w14:textId="77777777" w:rsidR="00191392" w:rsidRPr="00F511A5" w:rsidRDefault="00191392" w:rsidP="00191392">
            <w:pPr>
              <w:pStyle w:val="TAC"/>
              <w:rPr>
                <w:lang w:eastAsia="zh-CN"/>
              </w:rPr>
            </w:pPr>
            <w:r w:rsidRPr="00F511A5">
              <w:rPr>
                <w:lang w:eastAsia="zh-CN"/>
              </w:rPr>
              <w:t xml:space="preserve">Value of </w:t>
            </w:r>
            <w:proofErr w:type="spellStart"/>
            <w:r w:rsidRPr="00F511A5">
              <w:rPr>
                <w:lang w:eastAsia="zh-CN"/>
              </w:rPr>
              <w:t>Beta_offset</w:t>
            </w:r>
            <w:proofErr w:type="spellEnd"/>
            <w:r w:rsidRPr="00F511A5">
              <w:rPr>
                <w:lang w:eastAsia="zh-CN"/>
              </w:rPr>
              <w:t xml:space="preserve"> indicator</w:t>
            </w:r>
          </w:p>
        </w:tc>
        <w:tc>
          <w:tcPr>
            <w:tcW w:w="46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D51C32" w14:textId="77777777" w:rsidR="00191392" w:rsidRPr="00F511A5" w:rsidRDefault="00191392" w:rsidP="00191392">
            <w:pPr>
              <w:pStyle w:val="TAC"/>
              <w:rPr>
                <w:lang w:eastAsia="zh-CN"/>
              </w:rPr>
            </w:pPr>
            <w:proofErr w:type="spellStart"/>
            <w:r w:rsidRPr="00F511A5">
              <w:rPr>
                <w:lang w:eastAsia="zh-CN"/>
              </w:rPr>
              <w:t>Beta_offset</w:t>
            </w:r>
            <w:proofErr w:type="spellEnd"/>
            <w:r w:rsidRPr="00F511A5">
              <w:rPr>
                <w:lang w:eastAsia="zh-CN"/>
              </w:rPr>
              <w:t xml:space="preserve"> index in Table 9.3-2 of [5, TS38.213]</w:t>
            </w:r>
          </w:p>
        </w:tc>
      </w:tr>
      <w:tr w:rsidR="00191392" w:rsidRPr="00F511A5" w14:paraId="6D9B8C3A" w14:textId="77777777" w:rsidTr="00191392">
        <w:trPr>
          <w:jc w:val="center"/>
        </w:trPr>
        <w:tc>
          <w:tcPr>
            <w:tcW w:w="23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8C7B6" w14:textId="77777777" w:rsidR="00191392" w:rsidRPr="00F511A5" w:rsidRDefault="00191392" w:rsidP="00191392">
            <w:pPr>
              <w:pStyle w:val="TAC"/>
              <w:rPr>
                <w:lang w:eastAsia="zh-CN"/>
              </w:rPr>
            </w:pPr>
            <w:r w:rsidRPr="00F511A5">
              <w:rPr>
                <w:lang w:eastAsia="zh-CN"/>
              </w:rPr>
              <w:t>00</w:t>
            </w: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26A0F" w14:textId="77777777" w:rsidR="00191392" w:rsidRPr="00F511A5" w:rsidRDefault="00191392" w:rsidP="00191392">
            <w:pPr>
              <w:pStyle w:val="TAC"/>
              <w:rPr>
                <w:lang w:eastAsia="zh-CN"/>
              </w:rPr>
            </w:pPr>
            <w:r w:rsidRPr="00F511A5">
              <w:rPr>
                <w:lang w:eastAsia="zh-CN"/>
              </w:rPr>
              <w:t xml:space="preserve">1st index provided by higher layer parameter </w:t>
            </w:r>
            <w:r w:rsidRPr="00F511A5">
              <w:rPr>
                <w:i/>
                <w:lang w:eastAsia="zh-CN"/>
              </w:rPr>
              <w:t>sl-BetaOffsets2ndSCI</w:t>
            </w:r>
          </w:p>
        </w:tc>
      </w:tr>
      <w:tr w:rsidR="00191392" w:rsidRPr="00F511A5" w14:paraId="6A9EFB28" w14:textId="77777777" w:rsidTr="00191392">
        <w:trPr>
          <w:jc w:val="center"/>
        </w:trPr>
        <w:tc>
          <w:tcPr>
            <w:tcW w:w="23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F718E" w14:textId="77777777" w:rsidR="00191392" w:rsidRPr="00F511A5" w:rsidRDefault="00191392" w:rsidP="00191392">
            <w:pPr>
              <w:pStyle w:val="TAC"/>
              <w:rPr>
                <w:lang w:eastAsia="zh-CN"/>
              </w:rPr>
            </w:pPr>
            <w:r w:rsidRPr="00F511A5">
              <w:rPr>
                <w:lang w:eastAsia="zh-CN"/>
              </w:rPr>
              <w:t>01</w:t>
            </w: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93F806" w14:textId="77777777" w:rsidR="00191392" w:rsidRPr="00F511A5" w:rsidRDefault="00191392" w:rsidP="00191392">
            <w:pPr>
              <w:pStyle w:val="TAC"/>
              <w:rPr>
                <w:lang w:eastAsia="zh-CN"/>
              </w:rPr>
            </w:pPr>
            <w:r w:rsidRPr="00F511A5">
              <w:rPr>
                <w:lang w:eastAsia="zh-CN"/>
              </w:rPr>
              <w:t xml:space="preserve">2nd index provided by higher layer parameter </w:t>
            </w:r>
            <w:r w:rsidRPr="00F511A5">
              <w:rPr>
                <w:i/>
                <w:lang w:eastAsia="zh-CN"/>
              </w:rPr>
              <w:t>sl-BetaOffsets2ndSCI</w:t>
            </w:r>
          </w:p>
        </w:tc>
      </w:tr>
      <w:tr w:rsidR="00191392" w:rsidRPr="00F511A5" w14:paraId="56F94AF2" w14:textId="77777777" w:rsidTr="00191392">
        <w:trPr>
          <w:jc w:val="center"/>
        </w:trPr>
        <w:tc>
          <w:tcPr>
            <w:tcW w:w="23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62CD5" w14:textId="77777777" w:rsidR="00191392" w:rsidRPr="00F511A5" w:rsidRDefault="00191392" w:rsidP="00191392">
            <w:pPr>
              <w:pStyle w:val="TAC"/>
              <w:rPr>
                <w:lang w:eastAsia="zh-CN"/>
              </w:rPr>
            </w:pPr>
            <w:r w:rsidRPr="00F511A5">
              <w:rPr>
                <w:lang w:eastAsia="zh-CN"/>
              </w:rPr>
              <w:t>10</w:t>
            </w: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C2D886" w14:textId="77777777" w:rsidR="00191392" w:rsidRPr="00F511A5" w:rsidRDefault="00191392" w:rsidP="00191392">
            <w:pPr>
              <w:pStyle w:val="TAC"/>
              <w:rPr>
                <w:lang w:eastAsia="zh-CN"/>
              </w:rPr>
            </w:pPr>
            <w:r w:rsidRPr="00F511A5">
              <w:rPr>
                <w:lang w:eastAsia="zh-CN"/>
              </w:rPr>
              <w:t xml:space="preserve">3rd index provided by higher layer parameter </w:t>
            </w:r>
            <w:r w:rsidRPr="00F511A5">
              <w:rPr>
                <w:i/>
                <w:lang w:eastAsia="zh-CN"/>
              </w:rPr>
              <w:t>sl-BetaOffsets2ndSCI</w:t>
            </w:r>
          </w:p>
        </w:tc>
      </w:tr>
      <w:tr w:rsidR="00191392" w:rsidRPr="00F511A5" w14:paraId="5F0FD994" w14:textId="77777777" w:rsidTr="00191392">
        <w:trPr>
          <w:jc w:val="center"/>
        </w:trPr>
        <w:tc>
          <w:tcPr>
            <w:tcW w:w="23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CFD95" w14:textId="77777777" w:rsidR="00191392" w:rsidRPr="00F511A5" w:rsidRDefault="00191392" w:rsidP="00191392">
            <w:pPr>
              <w:pStyle w:val="TAC"/>
              <w:rPr>
                <w:lang w:eastAsia="zh-CN"/>
              </w:rPr>
            </w:pPr>
            <w:r w:rsidRPr="00F511A5">
              <w:rPr>
                <w:lang w:eastAsia="zh-CN"/>
              </w:rPr>
              <w:t>11</w:t>
            </w:r>
          </w:p>
        </w:tc>
        <w:tc>
          <w:tcPr>
            <w:tcW w:w="4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90489" w14:textId="77777777" w:rsidR="00191392" w:rsidRPr="00F511A5" w:rsidRDefault="00191392" w:rsidP="00191392">
            <w:pPr>
              <w:pStyle w:val="TAC"/>
              <w:rPr>
                <w:lang w:eastAsia="zh-CN"/>
              </w:rPr>
            </w:pPr>
            <w:r w:rsidRPr="00F511A5">
              <w:rPr>
                <w:lang w:eastAsia="zh-CN"/>
              </w:rPr>
              <w:t xml:space="preserve">4th index provided by higher layer parameter </w:t>
            </w:r>
            <w:r w:rsidRPr="00F511A5">
              <w:rPr>
                <w:i/>
                <w:lang w:eastAsia="zh-CN"/>
              </w:rPr>
              <w:t>sl-BetaOffsets2ndSCI</w:t>
            </w:r>
          </w:p>
        </w:tc>
      </w:tr>
    </w:tbl>
    <w:p w14:paraId="7E1AEC7C" w14:textId="77777777" w:rsidR="00191392" w:rsidRPr="00F511A5" w:rsidRDefault="00191392" w:rsidP="00191392">
      <w:pPr>
        <w:rPr>
          <w:lang w:eastAsia="ko-KR"/>
        </w:rPr>
      </w:pPr>
    </w:p>
    <w:p w14:paraId="69EF5C90" w14:textId="77777777" w:rsidR="00191392" w:rsidRPr="00F511A5" w:rsidRDefault="00191392" w:rsidP="00191392">
      <w:pPr>
        <w:pStyle w:val="TH"/>
        <w:rPr>
          <w:lang w:eastAsia="zh-CN"/>
        </w:rPr>
      </w:pPr>
      <w:r w:rsidRPr="00F511A5">
        <w:t xml:space="preserve">Table </w:t>
      </w:r>
      <w:r w:rsidRPr="00F511A5">
        <w:rPr>
          <w:lang w:eastAsia="zh-CN"/>
        </w:rPr>
        <w:t xml:space="preserve">8.3.1.1-3: </w:t>
      </w:r>
      <w:r w:rsidRPr="00F511A5">
        <w:rPr>
          <w:lang w:eastAsia="ko-KR"/>
        </w:rPr>
        <w:t xml:space="preserve">Number of </w:t>
      </w:r>
      <w:proofErr w:type="spellStart"/>
      <w:r w:rsidRPr="00F511A5">
        <w:rPr>
          <w:lang w:eastAsia="ko-KR"/>
        </w:rPr>
        <w:t>DMRS</w:t>
      </w:r>
      <w:proofErr w:type="spellEnd"/>
      <w:r w:rsidRPr="00F511A5">
        <w:rPr>
          <w:lang w:eastAsia="ko-KR"/>
        </w:rPr>
        <w:t xml:space="preserve">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191392" w:rsidRPr="00F511A5" w14:paraId="25A3F440" w14:textId="77777777" w:rsidTr="00191392">
        <w:trPr>
          <w:trHeight w:val="424"/>
          <w:jc w:val="center"/>
        </w:trPr>
        <w:tc>
          <w:tcPr>
            <w:tcW w:w="24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BEE28C" w14:textId="77777777" w:rsidR="00191392" w:rsidRPr="00F511A5" w:rsidRDefault="00191392" w:rsidP="00191392">
            <w:pPr>
              <w:pStyle w:val="TAC"/>
              <w:rPr>
                <w:lang w:eastAsia="zh-CN"/>
              </w:rPr>
            </w:pPr>
            <w:r w:rsidRPr="00F511A5">
              <w:rPr>
                <w:lang w:eastAsia="zh-CN"/>
              </w:rPr>
              <w:t xml:space="preserve">Value of the </w:t>
            </w:r>
            <w:r w:rsidRPr="00F511A5">
              <w:rPr>
                <w:lang w:eastAsia="ko-KR"/>
              </w:rPr>
              <w:t xml:space="preserve">Number of </w:t>
            </w:r>
            <w:proofErr w:type="spellStart"/>
            <w:r w:rsidRPr="00F511A5">
              <w:rPr>
                <w:lang w:eastAsia="ko-KR"/>
              </w:rPr>
              <w:t>DMRS</w:t>
            </w:r>
            <w:proofErr w:type="spellEnd"/>
            <w:r w:rsidRPr="00F511A5">
              <w:rPr>
                <w:lang w:eastAsia="ko-KR"/>
              </w:rPr>
              <w:t xml:space="preserve"> port</w:t>
            </w:r>
            <w:r w:rsidRPr="00F511A5">
              <w:rPr>
                <w:lang w:eastAsia="zh-CN"/>
              </w:rPr>
              <w:t xml:space="preserve"> field</w:t>
            </w:r>
          </w:p>
        </w:tc>
        <w:tc>
          <w:tcPr>
            <w:tcW w:w="498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C05CD5C" w14:textId="77777777" w:rsidR="00191392" w:rsidRPr="00F511A5" w:rsidRDefault="00191392" w:rsidP="00191392">
            <w:pPr>
              <w:pStyle w:val="TAC"/>
              <w:rPr>
                <w:lang w:eastAsia="zh-CN"/>
              </w:rPr>
            </w:pPr>
            <w:r w:rsidRPr="00F511A5">
              <w:t>Antenna ports</w:t>
            </w:r>
          </w:p>
        </w:tc>
      </w:tr>
      <w:tr w:rsidR="00191392" w:rsidRPr="00F511A5" w14:paraId="567FD4A1" w14:textId="77777777" w:rsidTr="00191392">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1DDE0D13" w14:textId="77777777" w:rsidR="00191392" w:rsidRPr="00F511A5" w:rsidRDefault="00191392" w:rsidP="00191392">
            <w:pPr>
              <w:pStyle w:val="TAC"/>
              <w:rPr>
                <w:lang w:eastAsia="zh-CN"/>
              </w:rPr>
            </w:pPr>
            <w:r w:rsidRPr="00F511A5">
              <w:rPr>
                <w:lang w:eastAsia="zh-CN"/>
              </w:rPr>
              <w:t>0</w:t>
            </w:r>
          </w:p>
        </w:tc>
        <w:tc>
          <w:tcPr>
            <w:tcW w:w="4983" w:type="dxa"/>
            <w:tcBorders>
              <w:top w:val="single" w:sz="4" w:space="0" w:color="auto"/>
              <w:left w:val="single" w:sz="4" w:space="0" w:color="auto"/>
              <w:bottom w:val="single" w:sz="4" w:space="0" w:color="auto"/>
              <w:right w:val="single" w:sz="4" w:space="0" w:color="auto"/>
            </w:tcBorders>
            <w:vAlign w:val="center"/>
            <w:hideMark/>
          </w:tcPr>
          <w:p w14:paraId="6AA852DD" w14:textId="77777777" w:rsidR="00191392" w:rsidRPr="00F511A5" w:rsidRDefault="00191392" w:rsidP="00191392">
            <w:pPr>
              <w:pStyle w:val="TAC"/>
              <w:rPr>
                <w:lang w:eastAsia="zh-CN"/>
              </w:rPr>
            </w:pPr>
            <w:r w:rsidRPr="00F511A5">
              <w:rPr>
                <w:lang w:eastAsia="zh-CN"/>
              </w:rPr>
              <w:t>1000</w:t>
            </w:r>
          </w:p>
        </w:tc>
      </w:tr>
      <w:tr w:rsidR="00191392" w:rsidRPr="00F511A5" w14:paraId="05566850" w14:textId="77777777" w:rsidTr="00191392">
        <w:trPr>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010D175C" w14:textId="77777777" w:rsidR="00191392" w:rsidRPr="00F511A5" w:rsidRDefault="00191392" w:rsidP="00191392">
            <w:pPr>
              <w:pStyle w:val="TAC"/>
              <w:rPr>
                <w:lang w:eastAsia="zh-CN"/>
              </w:rPr>
            </w:pPr>
            <w:r w:rsidRPr="00F511A5">
              <w:rPr>
                <w:lang w:eastAsia="zh-CN"/>
              </w:rPr>
              <w:t>1</w:t>
            </w:r>
          </w:p>
        </w:tc>
        <w:tc>
          <w:tcPr>
            <w:tcW w:w="4983" w:type="dxa"/>
            <w:tcBorders>
              <w:top w:val="single" w:sz="4" w:space="0" w:color="auto"/>
              <w:left w:val="single" w:sz="4" w:space="0" w:color="auto"/>
              <w:bottom w:val="single" w:sz="4" w:space="0" w:color="auto"/>
              <w:right w:val="single" w:sz="4" w:space="0" w:color="auto"/>
            </w:tcBorders>
            <w:vAlign w:val="center"/>
            <w:hideMark/>
          </w:tcPr>
          <w:p w14:paraId="6E45C2FD" w14:textId="77777777" w:rsidR="00191392" w:rsidRPr="00F511A5" w:rsidRDefault="00191392" w:rsidP="00191392">
            <w:pPr>
              <w:pStyle w:val="TAC"/>
              <w:rPr>
                <w:lang w:eastAsia="zh-CN"/>
              </w:rPr>
            </w:pPr>
            <w:r w:rsidRPr="00F511A5">
              <w:rPr>
                <w:lang w:eastAsia="zh-CN"/>
              </w:rPr>
              <w:t>1000 and 1001</w:t>
            </w:r>
          </w:p>
        </w:tc>
      </w:tr>
    </w:tbl>
    <w:p w14:paraId="5EEC8294" w14:textId="77777777" w:rsidR="00191392" w:rsidRPr="00F511A5" w:rsidRDefault="00191392" w:rsidP="00191392">
      <w:pPr>
        <w:rPr>
          <w:lang w:eastAsia="ko-KR"/>
        </w:rPr>
      </w:pPr>
    </w:p>
    <w:p w14:paraId="325A467A" w14:textId="77777777" w:rsidR="00191392" w:rsidRPr="00F511A5" w:rsidRDefault="00191392" w:rsidP="00191392">
      <w:r w:rsidRPr="00F511A5">
        <w:t>[TS 38.212, clause 8.4.1.1]</w:t>
      </w:r>
    </w:p>
    <w:p w14:paraId="4C4E8093" w14:textId="77777777" w:rsidR="00191392" w:rsidRPr="00F511A5" w:rsidRDefault="00191392" w:rsidP="00191392">
      <w:r w:rsidRPr="00F511A5">
        <w:t xml:space="preserve">SCI format 2-A is used for the decoding of </w:t>
      </w:r>
      <w:proofErr w:type="spellStart"/>
      <w:r w:rsidRPr="00F511A5">
        <w:t>PSSCH</w:t>
      </w:r>
      <w:proofErr w:type="spellEnd"/>
      <w:r w:rsidRPr="00F511A5">
        <w:t xml:space="preserve">, </w:t>
      </w:r>
      <w:r w:rsidRPr="00F511A5">
        <w:rPr>
          <w:lang w:eastAsia="zh-CN"/>
        </w:rPr>
        <w:t xml:space="preserve">with </w:t>
      </w:r>
      <w:proofErr w:type="spellStart"/>
      <w:r w:rsidRPr="00F511A5">
        <w:rPr>
          <w:lang w:eastAsia="zh-CN"/>
        </w:rPr>
        <w:t>HARQ</w:t>
      </w:r>
      <w:proofErr w:type="spellEnd"/>
      <w:r w:rsidRPr="00F511A5">
        <w:rPr>
          <w:lang w:eastAsia="zh-CN"/>
        </w:rPr>
        <w:t xml:space="preserve"> operation when </w:t>
      </w:r>
      <w:proofErr w:type="spellStart"/>
      <w:r w:rsidRPr="00F511A5">
        <w:rPr>
          <w:lang w:eastAsia="zh-CN"/>
        </w:rPr>
        <w:t>HARQ</w:t>
      </w:r>
      <w:proofErr w:type="spellEnd"/>
      <w:r w:rsidRPr="00F511A5">
        <w:rPr>
          <w:lang w:eastAsia="zh-CN"/>
        </w:rPr>
        <w:t xml:space="preserve">-ACK information includes ACK or </w:t>
      </w:r>
      <w:proofErr w:type="spellStart"/>
      <w:r w:rsidRPr="00F511A5">
        <w:rPr>
          <w:lang w:eastAsia="zh-CN"/>
        </w:rPr>
        <w:t>NACK</w:t>
      </w:r>
      <w:proofErr w:type="spellEnd"/>
      <w:r w:rsidRPr="00F511A5">
        <w:rPr>
          <w:lang w:eastAsia="zh-CN"/>
        </w:rPr>
        <w:t xml:space="preserve">, </w:t>
      </w:r>
      <w:r w:rsidRPr="00F511A5">
        <w:t xml:space="preserve">when </w:t>
      </w:r>
      <w:proofErr w:type="spellStart"/>
      <w:r w:rsidRPr="00F511A5">
        <w:t>HARQ</w:t>
      </w:r>
      <w:proofErr w:type="spellEnd"/>
      <w:r w:rsidRPr="00F511A5">
        <w:t xml:space="preserve">-ACK information includes only </w:t>
      </w:r>
      <w:proofErr w:type="spellStart"/>
      <w:r w:rsidRPr="00F511A5">
        <w:t>NACK</w:t>
      </w:r>
      <w:proofErr w:type="spellEnd"/>
      <w:r w:rsidRPr="00F511A5">
        <w:t xml:space="preserve">, </w:t>
      </w:r>
      <w:r w:rsidRPr="00F511A5">
        <w:rPr>
          <w:lang w:eastAsia="zh-CN"/>
        </w:rPr>
        <w:t xml:space="preserve">or </w:t>
      </w:r>
      <w:r w:rsidRPr="00F511A5">
        <w:t xml:space="preserve">when there is no feedback of </w:t>
      </w:r>
      <w:proofErr w:type="spellStart"/>
      <w:r w:rsidRPr="00F511A5">
        <w:t>HARQ</w:t>
      </w:r>
      <w:proofErr w:type="spellEnd"/>
      <w:r w:rsidRPr="00F511A5">
        <w:t>-ACK information.</w:t>
      </w:r>
    </w:p>
    <w:p w14:paraId="7AA76177" w14:textId="77777777" w:rsidR="00191392" w:rsidRPr="00F511A5" w:rsidRDefault="00191392" w:rsidP="00191392">
      <w:r w:rsidRPr="00F511A5">
        <w:t>The following information is transmitted by means of the SCI format 2-A:</w:t>
      </w:r>
    </w:p>
    <w:p w14:paraId="0252F8D0" w14:textId="77777777" w:rsidR="00191392" w:rsidRPr="00F511A5" w:rsidRDefault="00191392" w:rsidP="00191392">
      <w:pPr>
        <w:pStyle w:val="B10"/>
        <w:rPr>
          <w:rFonts w:eastAsia="Malgun Gothic"/>
          <w:lang w:eastAsia="ko-KR"/>
        </w:rPr>
      </w:pPr>
      <w:r w:rsidRPr="00F511A5">
        <w:rPr>
          <w:lang w:eastAsia="ko-KR"/>
        </w:rPr>
        <w:t>-</w:t>
      </w:r>
      <w:r w:rsidRPr="00F511A5">
        <w:rPr>
          <w:lang w:eastAsia="ko-KR"/>
        </w:rPr>
        <w:tab/>
      </w:r>
      <w:proofErr w:type="spellStart"/>
      <w:r w:rsidRPr="00F511A5">
        <w:rPr>
          <w:lang w:eastAsia="zh-CN"/>
        </w:rPr>
        <w:t>HARQ</w:t>
      </w:r>
      <w:proofErr w:type="spellEnd"/>
      <w:r w:rsidRPr="00F511A5">
        <w:rPr>
          <w:lang w:eastAsia="ko-KR"/>
        </w:rPr>
        <w:t xml:space="preserve"> process number – </w:t>
      </w:r>
      <m:oMath>
        <m:r>
          <w:ins w:id="198" w:author="8005" w:date="2021-11-30T19:37:00Z">
            <m:rPr>
              <m:sty m:val="p"/>
            </m:rPr>
            <w:rPr>
              <w:rFonts w:ascii="Cambria Math" w:hAnsi="Cambria Math"/>
              <w:lang w:eastAsia="ko-KR"/>
            </w:rPr>
            <m:t>4</m:t>
          </w:ins>
        </m:r>
      </m:oMath>
      <w:r w:rsidRPr="00F511A5">
        <w:rPr>
          <w:lang w:eastAsia="ko-KR"/>
        </w:rPr>
        <w:t xml:space="preserve"> bits</w:t>
      </w:r>
      <w:r w:rsidRPr="00F511A5">
        <w:rPr>
          <w:lang w:eastAsia="zh-CN"/>
        </w:rPr>
        <w:t>.</w:t>
      </w:r>
    </w:p>
    <w:p w14:paraId="441FEA4D" w14:textId="77777777" w:rsidR="00191392" w:rsidRPr="00F511A5" w:rsidRDefault="00191392" w:rsidP="00191392">
      <w:pPr>
        <w:pStyle w:val="B10"/>
        <w:rPr>
          <w:lang w:eastAsia="ko-KR"/>
        </w:rPr>
      </w:pPr>
      <w:r w:rsidRPr="00F511A5">
        <w:rPr>
          <w:lang w:eastAsia="ko-KR"/>
        </w:rPr>
        <w:t>-</w:t>
      </w:r>
      <w:r w:rsidRPr="00F511A5">
        <w:rPr>
          <w:lang w:eastAsia="ko-KR"/>
        </w:rPr>
        <w:tab/>
      </w:r>
      <w:r w:rsidRPr="00F511A5">
        <w:rPr>
          <w:lang w:eastAsia="zh-CN"/>
        </w:rPr>
        <w:t>New</w:t>
      </w:r>
      <w:r w:rsidRPr="00F511A5">
        <w:t xml:space="preserve"> data indicator</w:t>
      </w:r>
      <w:r w:rsidRPr="00F511A5">
        <w:rPr>
          <w:lang w:eastAsia="ko-KR"/>
        </w:rPr>
        <w:t xml:space="preserve"> – 1 bit.</w:t>
      </w:r>
    </w:p>
    <w:p w14:paraId="176C624C" w14:textId="77777777" w:rsidR="00191392" w:rsidRPr="00F511A5" w:rsidRDefault="00191392" w:rsidP="00191392">
      <w:pPr>
        <w:pStyle w:val="B10"/>
        <w:rPr>
          <w:rFonts w:eastAsia="Malgun Gothic"/>
          <w:lang w:eastAsia="ko-KR"/>
        </w:rPr>
      </w:pPr>
      <w:r w:rsidRPr="00F511A5">
        <w:rPr>
          <w:lang w:eastAsia="ko-KR"/>
        </w:rPr>
        <w:t>-</w:t>
      </w:r>
      <w:r w:rsidRPr="00F511A5">
        <w:rPr>
          <w:lang w:eastAsia="ko-KR"/>
        </w:rPr>
        <w:tab/>
      </w:r>
      <w:r w:rsidRPr="00F511A5">
        <w:rPr>
          <w:lang w:eastAsia="zh-CN"/>
        </w:rPr>
        <w:t>Redundancy version</w:t>
      </w:r>
      <w:r w:rsidRPr="00F511A5">
        <w:rPr>
          <w:lang w:eastAsia="ko-KR"/>
        </w:rPr>
        <w:t xml:space="preserve"> – 2 bits as defined in Table 7.3.1.1.1-2</w:t>
      </w:r>
      <w:r w:rsidRPr="00F511A5">
        <w:rPr>
          <w:lang w:eastAsia="zh-CN"/>
        </w:rPr>
        <w:t>.</w:t>
      </w:r>
    </w:p>
    <w:p w14:paraId="3403AB51" w14:textId="77777777" w:rsidR="00191392" w:rsidRPr="00F511A5" w:rsidRDefault="00191392" w:rsidP="00191392">
      <w:pPr>
        <w:pStyle w:val="B10"/>
        <w:rPr>
          <w:lang w:eastAsia="ko-KR"/>
        </w:rPr>
      </w:pPr>
      <w:r w:rsidRPr="00F511A5">
        <w:rPr>
          <w:lang w:eastAsia="ko-KR"/>
        </w:rPr>
        <w:t>-</w:t>
      </w:r>
      <w:r w:rsidRPr="00F511A5">
        <w:rPr>
          <w:lang w:eastAsia="ko-KR"/>
        </w:rPr>
        <w:tab/>
      </w:r>
      <w:r w:rsidRPr="00F511A5">
        <w:t>Source ID</w:t>
      </w:r>
      <w:r w:rsidRPr="00F511A5">
        <w:rPr>
          <w:lang w:eastAsia="ko-KR"/>
        </w:rPr>
        <w:t xml:space="preserve"> – 8 bits as defined in clause 8.1 of [6, TS 38.214].</w:t>
      </w:r>
    </w:p>
    <w:p w14:paraId="0BD014A0" w14:textId="77777777" w:rsidR="00191392" w:rsidRPr="00F511A5" w:rsidRDefault="00191392" w:rsidP="00191392">
      <w:pPr>
        <w:pStyle w:val="B10"/>
        <w:rPr>
          <w:lang w:eastAsia="ko-KR"/>
        </w:rPr>
      </w:pPr>
      <w:r w:rsidRPr="00F511A5">
        <w:rPr>
          <w:lang w:eastAsia="ko-KR"/>
        </w:rPr>
        <w:t>-</w:t>
      </w:r>
      <w:r w:rsidRPr="00F511A5">
        <w:rPr>
          <w:lang w:eastAsia="ko-KR"/>
        </w:rPr>
        <w:tab/>
      </w:r>
      <w:r w:rsidRPr="00F511A5">
        <w:t>Destination ID</w:t>
      </w:r>
      <w:r w:rsidRPr="00F511A5">
        <w:rPr>
          <w:lang w:eastAsia="ko-KR"/>
        </w:rPr>
        <w:t xml:space="preserve"> – 16 bits as defined in clause 8.1 of [6, TS 38.214]. </w:t>
      </w:r>
    </w:p>
    <w:p w14:paraId="48B3FB91" w14:textId="77777777" w:rsidR="00191392" w:rsidRPr="00F511A5" w:rsidRDefault="00191392" w:rsidP="00191392">
      <w:pPr>
        <w:pStyle w:val="B10"/>
        <w:rPr>
          <w:rFonts w:eastAsia="Malgun Gothic"/>
          <w:lang w:eastAsia="ko-KR"/>
        </w:rPr>
      </w:pPr>
      <w:r w:rsidRPr="00F511A5">
        <w:rPr>
          <w:lang w:eastAsia="ko-KR"/>
        </w:rPr>
        <w:t>-</w:t>
      </w:r>
      <w:r w:rsidRPr="00F511A5">
        <w:rPr>
          <w:lang w:eastAsia="ko-KR"/>
        </w:rPr>
        <w:tab/>
      </w:r>
      <w:proofErr w:type="spellStart"/>
      <w:r w:rsidRPr="00F511A5">
        <w:t>HARQ</w:t>
      </w:r>
      <w:proofErr w:type="spellEnd"/>
      <w:r w:rsidRPr="00F511A5">
        <w:t xml:space="preserve"> feedback enabled/disabled indicator – 1 bit as defined in clause 16.3 of [5, TS 38.213].</w:t>
      </w:r>
    </w:p>
    <w:p w14:paraId="3BC6C16B" w14:textId="77777777" w:rsidR="00191392" w:rsidRPr="00F511A5" w:rsidRDefault="00191392" w:rsidP="00191392">
      <w:pPr>
        <w:pStyle w:val="B10"/>
        <w:rPr>
          <w:lang w:eastAsia="ko-KR"/>
        </w:rPr>
      </w:pPr>
      <w:r w:rsidRPr="00F511A5">
        <w:rPr>
          <w:lang w:eastAsia="ko-KR"/>
        </w:rPr>
        <w:lastRenderedPageBreak/>
        <w:t>-</w:t>
      </w:r>
      <w:r w:rsidRPr="00F511A5">
        <w:rPr>
          <w:lang w:eastAsia="ko-KR"/>
        </w:rPr>
        <w:tab/>
      </w:r>
      <w:r w:rsidRPr="00F511A5">
        <w:t>Cast type indicator – 2 bits as defined in Table 8.4.1.1-1 and in clause 8.1 of [6, TS 38.214].</w:t>
      </w:r>
    </w:p>
    <w:p w14:paraId="52F6F43F" w14:textId="77777777" w:rsidR="00191392" w:rsidRPr="00F511A5" w:rsidRDefault="00191392" w:rsidP="00191392">
      <w:pPr>
        <w:pStyle w:val="B10"/>
        <w:rPr>
          <w:lang w:eastAsia="ko-KR"/>
        </w:rPr>
      </w:pPr>
      <w:r w:rsidRPr="00F511A5">
        <w:rPr>
          <w:lang w:eastAsia="ko-KR"/>
        </w:rPr>
        <w:t>-</w:t>
      </w:r>
      <w:r w:rsidRPr="00F511A5">
        <w:rPr>
          <w:lang w:eastAsia="ko-KR"/>
        </w:rPr>
        <w:tab/>
      </w:r>
      <w:r w:rsidRPr="00F511A5">
        <w:rPr>
          <w:rFonts w:ascii="Times" w:eastAsia="Batang" w:hAnsi="Times"/>
        </w:rPr>
        <w:t>CSI request</w:t>
      </w:r>
      <w:r w:rsidRPr="00F511A5">
        <w:rPr>
          <w:lang w:eastAsia="ko-KR"/>
        </w:rPr>
        <w:t xml:space="preserve"> – 1 bit as defined in clause 8.2.1 of [6, TS 38.214] </w:t>
      </w:r>
      <w:r w:rsidRPr="00F511A5">
        <w:t>and in clause 8.1 of [6, TS 38.214]</w:t>
      </w:r>
      <w:r w:rsidRPr="00F511A5">
        <w:rPr>
          <w:lang w:eastAsia="ko-KR"/>
        </w:rPr>
        <w:t>.</w:t>
      </w:r>
    </w:p>
    <w:p w14:paraId="6704EE93" w14:textId="77777777" w:rsidR="00191392" w:rsidRPr="00F511A5" w:rsidRDefault="00191392" w:rsidP="00191392">
      <w:pPr>
        <w:pStyle w:val="TH"/>
        <w:rPr>
          <w:lang w:eastAsia="zh-CN"/>
        </w:rPr>
      </w:pPr>
      <w:r w:rsidRPr="00F511A5">
        <w:t xml:space="preserve">Table </w:t>
      </w:r>
      <w:r w:rsidRPr="00F511A5">
        <w:rPr>
          <w:lang w:eastAsia="zh-CN"/>
        </w:rPr>
        <w:t xml:space="preserve">8.4.1.1-1: </w:t>
      </w:r>
      <w:r w:rsidRPr="00F511A5">
        <w:t>Cast type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332"/>
      </w:tblGrid>
      <w:tr w:rsidR="00191392" w:rsidRPr="00F511A5" w14:paraId="287C94D4" w14:textId="77777777" w:rsidTr="00191392">
        <w:trPr>
          <w:trHeight w:val="349"/>
          <w:jc w:val="center"/>
        </w:trPr>
        <w:tc>
          <w:tcPr>
            <w:tcW w:w="24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416780" w14:textId="77777777" w:rsidR="00191392" w:rsidRPr="00F511A5" w:rsidRDefault="00191392" w:rsidP="00191392">
            <w:pPr>
              <w:pStyle w:val="TAC"/>
              <w:rPr>
                <w:lang w:eastAsia="zh-CN"/>
              </w:rPr>
            </w:pPr>
            <w:r w:rsidRPr="00F511A5">
              <w:rPr>
                <w:lang w:eastAsia="zh-CN"/>
              </w:rPr>
              <w:t>Value of Cast type indicator</w:t>
            </w:r>
          </w:p>
        </w:tc>
        <w:tc>
          <w:tcPr>
            <w:tcW w:w="433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2C7B22" w14:textId="77777777" w:rsidR="00191392" w:rsidRPr="00F511A5" w:rsidRDefault="00191392" w:rsidP="00191392">
            <w:pPr>
              <w:pStyle w:val="TAC"/>
              <w:rPr>
                <w:lang w:eastAsia="zh-CN"/>
              </w:rPr>
            </w:pPr>
            <w:r w:rsidRPr="00F511A5">
              <w:rPr>
                <w:lang w:eastAsia="zh-CN"/>
              </w:rPr>
              <w:t>Cast type</w:t>
            </w:r>
          </w:p>
        </w:tc>
      </w:tr>
      <w:tr w:rsidR="00191392" w:rsidRPr="00F511A5" w14:paraId="05BDF81B" w14:textId="77777777" w:rsidTr="00191392">
        <w:trPr>
          <w:trHeight w:val="315"/>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4E665BD0" w14:textId="77777777" w:rsidR="00191392" w:rsidRPr="00F511A5" w:rsidRDefault="00191392" w:rsidP="00191392">
            <w:pPr>
              <w:pStyle w:val="TAC"/>
              <w:rPr>
                <w:lang w:eastAsia="zh-CN"/>
              </w:rPr>
            </w:pPr>
            <w:r w:rsidRPr="00F511A5">
              <w:rPr>
                <w:lang w:eastAsia="zh-CN"/>
              </w:rPr>
              <w:t>00</w:t>
            </w:r>
          </w:p>
        </w:tc>
        <w:tc>
          <w:tcPr>
            <w:tcW w:w="4332" w:type="dxa"/>
            <w:tcBorders>
              <w:top w:val="single" w:sz="4" w:space="0" w:color="auto"/>
              <w:left w:val="single" w:sz="4" w:space="0" w:color="auto"/>
              <w:bottom w:val="single" w:sz="4" w:space="0" w:color="auto"/>
              <w:right w:val="single" w:sz="4" w:space="0" w:color="auto"/>
            </w:tcBorders>
            <w:vAlign w:val="center"/>
            <w:hideMark/>
          </w:tcPr>
          <w:p w14:paraId="47DD0963" w14:textId="77777777" w:rsidR="00191392" w:rsidRPr="00F511A5" w:rsidRDefault="00191392" w:rsidP="00191392">
            <w:pPr>
              <w:pStyle w:val="TAC"/>
              <w:rPr>
                <w:lang w:eastAsia="zh-CN"/>
              </w:rPr>
            </w:pPr>
            <w:r w:rsidRPr="00F511A5">
              <w:rPr>
                <w:lang w:eastAsia="zh-CN"/>
              </w:rPr>
              <w:t>Broadcast</w:t>
            </w:r>
          </w:p>
        </w:tc>
      </w:tr>
      <w:tr w:rsidR="00191392" w:rsidRPr="00F511A5" w14:paraId="324D111D" w14:textId="77777777" w:rsidTr="00191392">
        <w:trPr>
          <w:trHeight w:val="317"/>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63E3CED1" w14:textId="77777777" w:rsidR="00191392" w:rsidRPr="00F511A5" w:rsidRDefault="00191392" w:rsidP="00191392">
            <w:pPr>
              <w:pStyle w:val="TAC"/>
              <w:rPr>
                <w:lang w:eastAsia="zh-CN"/>
              </w:rPr>
            </w:pPr>
            <w:r w:rsidRPr="00F511A5">
              <w:rPr>
                <w:lang w:eastAsia="zh-CN"/>
              </w:rPr>
              <w:t>01</w:t>
            </w:r>
          </w:p>
        </w:tc>
        <w:tc>
          <w:tcPr>
            <w:tcW w:w="4332" w:type="dxa"/>
            <w:tcBorders>
              <w:top w:val="single" w:sz="4" w:space="0" w:color="auto"/>
              <w:left w:val="single" w:sz="4" w:space="0" w:color="auto"/>
              <w:bottom w:val="single" w:sz="4" w:space="0" w:color="auto"/>
              <w:right w:val="single" w:sz="4" w:space="0" w:color="auto"/>
            </w:tcBorders>
            <w:vAlign w:val="center"/>
            <w:hideMark/>
          </w:tcPr>
          <w:p w14:paraId="35820BCE" w14:textId="77777777" w:rsidR="00191392" w:rsidRPr="00F511A5" w:rsidRDefault="00191392" w:rsidP="00191392">
            <w:pPr>
              <w:pStyle w:val="TAC"/>
              <w:rPr>
                <w:lang w:eastAsia="zh-CN"/>
              </w:rPr>
            </w:pPr>
            <w:r w:rsidRPr="00F511A5">
              <w:rPr>
                <w:lang w:eastAsia="zh-CN"/>
              </w:rPr>
              <w:t xml:space="preserve">Groupcast </w:t>
            </w:r>
          </w:p>
          <w:p w14:paraId="590BBC8B" w14:textId="77777777" w:rsidR="00191392" w:rsidRPr="00F511A5" w:rsidRDefault="00191392" w:rsidP="00191392">
            <w:pPr>
              <w:pStyle w:val="TAC"/>
              <w:rPr>
                <w:lang w:eastAsia="zh-CN"/>
              </w:rPr>
            </w:pPr>
            <w:r w:rsidRPr="00F511A5">
              <w:rPr>
                <w:lang w:eastAsia="zh-CN"/>
              </w:rPr>
              <w:t xml:space="preserve">when </w:t>
            </w:r>
            <w:proofErr w:type="spellStart"/>
            <w:r w:rsidRPr="00F511A5">
              <w:rPr>
                <w:lang w:eastAsia="zh-CN"/>
              </w:rPr>
              <w:t>HARQ</w:t>
            </w:r>
            <w:proofErr w:type="spellEnd"/>
            <w:r w:rsidRPr="00F511A5">
              <w:rPr>
                <w:lang w:eastAsia="zh-CN"/>
              </w:rPr>
              <w:t xml:space="preserve">-ACK information includes ACK or </w:t>
            </w:r>
            <w:proofErr w:type="spellStart"/>
            <w:r w:rsidRPr="00F511A5">
              <w:rPr>
                <w:lang w:eastAsia="zh-CN"/>
              </w:rPr>
              <w:t>NACK</w:t>
            </w:r>
            <w:proofErr w:type="spellEnd"/>
          </w:p>
        </w:tc>
      </w:tr>
      <w:tr w:rsidR="00191392" w:rsidRPr="00F511A5" w14:paraId="3CC28CEC" w14:textId="77777777" w:rsidTr="00191392">
        <w:trPr>
          <w:trHeight w:val="265"/>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51965F99" w14:textId="77777777" w:rsidR="00191392" w:rsidRPr="00F511A5" w:rsidRDefault="00191392" w:rsidP="00191392">
            <w:pPr>
              <w:pStyle w:val="TAC"/>
              <w:rPr>
                <w:lang w:eastAsia="zh-CN"/>
              </w:rPr>
            </w:pPr>
            <w:r w:rsidRPr="00F511A5">
              <w:rPr>
                <w:lang w:eastAsia="zh-CN"/>
              </w:rPr>
              <w:t>10</w:t>
            </w:r>
          </w:p>
        </w:tc>
        <w:tc>
          <w:tcPr>
            <w:tcW w:w="4332" w:type="dxa"/>
            <w:tcBorders>
              <w:top w:val="single" w:sz="4" w:space="0" w:color="auto"/>
              <w:left w:val="single" w:sz="4" w:space="0" w:color="auto"/>
              <w:bottom w:val="single" w:sz="4" w:space="0" w:color="auto"/>
              <w:right w:val="single" w:sz="4" w:space="0" w:color="auto"/>
            </w:tcBorders>
            <w:vAlign w:val="center"/>
            <w:hideMark/>
          </w:tcPr>
          <w:p w14:paraId="10DE5729" w14:textId="77777777" w:rsidR="00191392" w:rsidRPr="00F511A5" w:rsidRDefault="00191392" w:rsidP="00191392">
            <w:pPr>
              <w:pStyle w:val="TAC"/>
              <w:rPr>
                <w:lang w:eastAsia="zh-CN"/>
              </w:rPr>
            </w:pPr>
            <w:r w:rsidRPr="00F511A5">
              <w:rPr>
                <w:lang w:eastAsia="zh-CN"/>
              </w:rPr>
              <w:t>Unicast</w:t>
            </w:r>
          </w:p>
        </w:tc>
      </w:tr>
      <w:tr w:rsidR="00191392" w:rsidRPr="00F511A5" w14:paraId="4F1E9929" w14:textId="77777777" w:rsidTr="00191392">
        <w:trPr>
          <w:trHeight w:val="353"/>
          <w:jc w:val="center"/>
        </w:trPr>
        <w:tc>
          <w:tcPr>
            <w:tcW w:w="2467" w:type="dxa"/>
            <w:tcBorders>
              <w:top w:val="single" w:sz="4" w:space="0" w:color="auto"/>
              <w:left w:val="single" w:sz="4" w:space="0" w:color="auto"/>
              <w:bottom w:val="single" w:sz="4" w:space="0" w:color="auto"/>
              <w:right w:val="single" w:sz="4" w:space="0" w:color="auto"/>
            </w:tcBorders>
            <w:vAlign w:val="center"/>
            <w:hideMark/>
          </w:tcPr>
          <w:p w14:paraId="0EA50916" w14:textId="77777777" w:rsidR="00191392" w:rsidRPr="00F511A5" w:rsidRDefault="00191392" w:rsidP="00191392">
            <w:pPr>
              <w:pStyle w:val="TAC"/>
              <w:rPr>
                <w:lang w:eastAsia="zh-CN"/>
              </w:rPr>
            </w:pPr>
            <w:r w:rsidRPr="00F511A5">
              <w:rPr>
                <w:lang w:eastAsia="zh-CN"/>
              </w:rPr>
              <w:t>11</w:t>
            </w:r>
          </w:p>
        </w:tc>
        <w:tc>
          <w:tcPr>
            <w:tcW w:w="4332" w:type="dxa"/>
            <w:tcBorders>
              <w:top w:val="single" w:sz="4" w:space="0" w:color="auto"/>
              <w:left w:val="single" w:sz="4" w:space="0" w:color="auto"/>
              <w:bottom w:val="single" w:sz="4" w:space="0" w:color="auto"/>
              <w:right w:val="single" w:sz="4" w:space="0" w:color="auto"/>
            </w:tcBorders>
            <w:vAlign w:val="center"/>
            <w:hideMark/>
          </w:tcPr>
          <w:p w14:paraId="6C5A522D" w14:textId="77777777" w:rsidR="00191392" w:rsidRPr="00F511A5" w:rsidRDefault="00191392" w:rsidP="00191392">
            <w:pPr>
              <w:pStyle w:val="TAC"/>
              <w:rPr>
                <w:lang w:eastAsia="zh-CN"/>
              </w:rPr>
            </w:pPr>
            <w:r w:rsidRPr="00F511A5">
              <w:rPr>
                <w:lang w:eastAsia="zh-CN"/>
              </w:rPr>
              <w:t>Groupcast</w:t>
            </w:r>
          </w:p>
          <w:p w14:paraId="600F8999" w14:textId="77777777" w:rsidR="00191392" w:rsidRPr="00F511A5" w:rsidRDefault="00191392" w:rsidP="00191392">
            <w:pPr>
              <w:pStyle w:val="TAC"/>
              <w:rPr>
                <w:lang w:eastAsia="zh-CN"/>
              </w:rPr>
            </w:pPr>
            <w:r w:rsidRPr="00F511A5">
              <w:rPr>
                <w:lang w:eastAsia="zh-CN"/>
              </w:rPr>
              <w:t xml:space="preserve">when </w:t>
            </w:r>
            <w:proofErr w:type="spellStart"/>
            <w:r w:rsidRPr="00F511A5">
              <w:rPr>
                <w:lang w:eastAsia="zh-CN"/>
              </w:rPr>
              <w:t>HARQ</w:t>
            </w:r>
            <w:proofErr w:type="spellEnd"/>
            <w:r w:rsidRPr="00F511A5">
              <w:rPr>
                <w:lang w:eastAsia="zh-CN"/>
              </w:rPr>
              <w:t xml:space="preserve">-ACK information includes only </w:t>
            </w:r>
            <w:proofErr w:type="spellStart"/>
            <w:r w:rsidRPr="00F511A5">
              <w:rPr>
                <w:lang w:eastAsia="zh-CN"/>
              </w:rPr>
              <w:t>NACK</w:t>
            </w:r>
            <w:proofErr w:type="spellEnd"/>
          </w:p>
        </w:tc>
      </w:tr>
    </w:tbl>
    <w:p w14:paraId="63E686EB" w14:textId="77777777" w:rsidR="00191392" w:rsidRPr="00F511A5" w:rsidRDefault="00191392" w:rsidP="00191392">
      <w:pPr>
        <w:rPr>
          <w:lang w:eastAsia="ko-KR"/>
        </w:rPr>
      </w:pPr>
    </w:p>
    <w:p w14:paraId="1DD2DB16" w14:textId="77777777" w:rsidR="00191392" w:rsidRPr="00F511A5" w:rsidRDefault="00191392" w:rsidP="00191392">
      <w:pPr>
        <w:pStyle w:val="H6"/>
      </w:pPr>
      <w:r w:rsidRPr="00F511A5">
        <w:rPr>
          <w:lang w:eastAsia="zh-CN"/>
        </w:rPr>
        <w:t>12.2.7.1</w:t>
      </w:r>
      <w:r w:rsidRPr="00F511A5">
        <w:t>.3</w:t>
      </w:r>
      <w:r w:rsidRPr="00F511A5">
        <w:tab/>
        <w:t>Test description</w:t>
      </w:r>
    </w:p>
    <w:p w14:paraId="3D2B9C2E" w14:textId="77777777" w:rsidR="00191392" w:rsidRPr="00F511A5" w:rsidRDefault="00191392" w:rsidP="00191392">
      <w:pPr>
        <w:pStyle w:val="H6"/>
        <w:rPr>
          <w:lang w:eastAsia="zh-CN"/>
        </w:rPr>
      </w:pPr>
      <w:r w:rsidRPr="00F511A5">
        <w:rPr>
          <w:lang w:eastAsia="zh-CN"/>
        </w:rPr>
        <w:t>12.2.7.1</w:t>
      </w:r>
      <w:r w:rsidRPr="00F511A5">
        <w:t>.3.1</w:t>
      </w:r>
      <w:r w:rsidRPr="00F511A5">
        <w:tab/>
        <w:t>Pre-test conditions</w:t>
      </w:r>
    </w:p>
    <w:p w14:paraId="4D136B99" w14:textId="77777777" w:rsidR="00191392" w:rsidRPr="00F511A5" w:rsidRDefault="00191392" w:rsidP="00191392">
      <w:pPr>
        <w:pStyle w:val="H6"/>
      </w:pPr>
      <w:r w:rsidRPr="00F511A5">
        <w:t>System Simulator:</w:t>
      </w:r>
    </w:p>
    <w:p w14:paraId="7D13B315" w14:textId="77777777" w:rsidR="00191392" w:rsidRPr="00F511A5" w:rsidRDefault="00191392" w:rsidP="00191392">
      <w:pPr>
        <w:pStyle w:val="B10"/>
      </w:pPr>
      <w:r w:rsidRPr="00F511A5">
        <w:t>-</w:t>
      </w:r>
      <w:r w:rsidRPr="00F511A5">
        <w:tab/>
        <w:t>SS-NW</w:t>
      </w:r>
    </w:p>
    <w:p w14:paraId="77CA190C" w14:textId="77777777" w:rsidR="00191392" w:rsidRPr="00F511A5" w:rsidRDefault="00191392" w:rsidP="00191392">
      <w:pPr>
        <w:pStyle w:val="B20"/>
      </w:pPr>
      <w:r w:rsidRPr="00F511A5">
        <w:t>-</w:t>
      </w:r>
      <w:r w:rsidRPr="00F511A5">
        <w:tab/>
        <w:t>NR Cell 1</w:t>
      </w:r>
    </w:p>
    <w:p w14:paraId="1F2FDB45" w14:textId="77777777" w:rsidR="00191392" w:rsidRPr="00F511A5" w:rsidRDefault="00191392" w:rsidP="00191392">
      <w:pPr>
        <w:pStyle w:val="B20"/>
      </w:pPr>
      <w:r w:rsidRPr="00F511A5">
        <w:t>-</w:t>
      </w:r>
      <w:r w:rsidRPr="00F511A5">
        <w:tab/>
        <w:t>System information combination 14 as defined in TS 38.508-1 [4] clause 4.4.3.1 is used in NR Cell 1.</w:t>
      </w:r>
    </w:p>
    <w:p w14:paraId="09FBADED" w14:textId="77777777" w:rsidR="00191392" w:rsidRPr="00F511A5" w:rsidRDefault="00191392" w:rsidP="00191392">
      <w:pPr>
        <w:pStyle w:val="B10"/>
        <w:rPr>
          <w:lang w:eastAsia="zh-CN"/>
        </w:rPr>
      </w:pPr>
      <w:r w:rsidRPr="00F511A5">
        <w:rPr>
          <w:lang w:eastAsia="zh-CN"/>
        </w:rPr>
        <w:t>-</w:t>
      </w:r>
      <w:r w:rsidRPr="00F511A5">
        <w:rPr>
          <w:lang w:eastAsia="zh-CN"/>
        </w:rPr>
        <w:tab/>
      </w:r>
      <w:bookmarkStart w:id="199" w:name="OLE_LINK145"/>
      <w:r w:rsidRPr="00F511A5">
        <w:t>NR-</w:t>
      </w:r>
      <w:r w:rsidRPr="00F511A5">
        <w:rPr>
          <w:lang w:eastAsia="zh-CN"/>
        </w:rPr>
        <w:t>SS-</w:t>
      </w:r>
      <w:bookmarkEnd w:id="199"/>
      <w:r w:rsidRPr="00F511A5">
        <w:rPr>
          <w:lang w:eastAsia="zh-CN"/>
        </w:rPr>
        <w:t>UE</w:t>
      </w:r>
    </w:p>
    <w:p w14:paraId="174C17FE" w14:textId="77777777" w:rsidR="00191392" w:rsidRDefault="00191392" w:rsidP="00191392">
      <w:pPr>
        <w:pStyle w:val="B20"/>
      </w:pPr>
      <w:r w:rsidRPr="00F511A5">
        <w:rPr>
          <w:lang w:eastAsia="zh-CN"/>
        </w:rPr>
        <w:t>-</w:t>
      </w:r>
      <w:bookmarkStart w:id="200" w:name="OLE_LINK216"/>
      <w:r w:rsidRPr="00F511A5">
        <w:rPr>
          <w:lang w:eastAsia="zh-CN"/>
        </w:rPr>
        <w:tab/>
      </w:r>
      <w:bookmarkEnd w:id="200"/>
      <w:r w:rsidRPr="00F511A5">
        <w:rPr>
          <w:lang w:eastAsia="zh-CN"/>
        </w:rPr>
        <w:t xml:space="preserve">NR-SS-UE1: Operating as NR </w:t>
      </w:r>
      <w:proofErr w:type="spellStart"/>
      <w:r w:rsidRPr="00F511A5">
        <w:rPr>
          <w:lang w:eastAsia="zh-CN"/>
        </w:rPr>
        <w:t>sidelink</w:t>
      </w:r>
      <w:proofErr w:type="spellEnd"/>
      <w:r w:rsidRPr="00F511A5">
        <w:rPr>
          <w:lang w:eastAsia="zh-CN"/>
        </w:rPr>
        <w:t xml:space="preserve"> communication </w:t>
      </w:r>
      <w:r w:rsidRPr="00F511A5">
        <w:t xml:space="preserve">transmitting and </w:t>
      </w:r>
      <w:r w:rsidRPr="00F511A5">
        <w:rPr>
          <w:lang w:eastAsia="zh-CN"/>
        </w:rPr>
        <w:t>receiving device</w:t>
      </w:r>
      <w:r w:rsidRPr="004F59B7">
        <w:rPr>
          <w:lang w:eastAsia="zh-CN"/>
        </w:rPr>
        <w:t xml:space="preserve"> on the resources that UE is expected to use for transmission</w:t>
      </w:r>
      <w:r w:rsidRPr="004F59B7">
        <w:t xml:space="preserve"> and reception via PC5 interface.</w:t>
      </w:r>
    </w:p>
    <w:p w14:paraId="5D413C45" w14:textId="77777777" w:rsidR="00191392" w:rsidRPr="00F511A5" w:rsidRDefault="00191392" w:rsidP="00191392">
      <w:pPr>
        <w:pStyle w:val="B20"/>
        <w:rPr>
          <w:lang w:eastAsia="zh-CN"/>
        </w:rPr>
      </w:pPr>
      <w:r w:rsidRPr="004F59B7">
        <w:rPr>
          <w:lang w:eastAsia="zh-CN"/>
        </w:rPr>
        <w:t>-</w:t>
      </w:r>
      <w:r w:rsidRPr="004F59B7">
        <w:rPr>
          <w:lang w:eastAsia="zh-CN"/>
        </w:rPr>
        <w:tab/>
        <w:t xml:space="preserve">NR-SS-UE1 </w:t>
      </w:r>
      <w:r w:rsidRPr="00F511A5">
        <w:rPr>
          <w:lang w:eastAsia="zh-CN"/>
        </w:rPr>
        <w:t>uses GNSS as the synchronization reference source.</w:t>
      </w:r>
    </w:p>
    <w:p w14:paraId="2AB20A78" w14:textId="77777777" w:rsidR="00191392" w:rsidRPr="00F511A5" w:rsidRDefault="00191392" w:rsidP="00191392">
      <w:pPr>
        <w:pStyle w:val="B10"/>
        <w:rPr>
          <w:lang w:eastAsia="zh-CN"/>
        </w:rPr>
      </w:pPr>
      <w:r w:rsidRPr="00F511A5">
        <w:rPr>
          <w:lang w:eastAsia="zh-CN"/>
        </w:rPr>
        <w:t>-</w:t>
      </w:r>
      <w:r w:rsidRPr="00F511A5">
        <w:rPr>
          <w:lang w:eastAsia="zh-CN"/>
        </w:rPr>
        <w:tab/>
        <w:t>GNSS simulator</w:t>
      </w:r>
    </w:p>
    <w:p w14:paraId="0B486A8C" w14:textId="77777777" w:rsidR="00191392" w:rsidRPr="00F511A5" w:rsidRDefault="00191392" w:rsidP="00191392">
      <w:pPr>
        <w:pStyle w:val="B10"/>
        <w:rPr>
          <w:lang w:eastAsia="zh-CN"/>
        </w:rPr>
      </w:pPr>
      <w:r w:rsidRPr="00F511A5">
        <w:rPr>
          <w:lang w:eastAsia="zh-CN"/>
        </w:rPr>
        <w:t>-</w:t>
      </w:r>
      <w:r w:rsidRPr="00F511A5">
        <w:rPr>
          <w:lang w:eastAsia="zh-CN"/>
        </w:rPr>
        <w:tab/>
        <w:t xml:space="preserve">The GNSS simulator is started </w:t>
      </w:r>
      <w:r w:rsidRPr="00F511A5">
        <w:t>and</w:t>
      </w:r>
      <w:r w:rsidRPr="00F511A5">
        <w:rPr>
          <w:lang w:eastAsia="zh-CN"/>
        </w:rPr>
        <w:t xml:space="preserve"> configured for </w:t>
      </w:r>
      <w:r w:rsidRPr="00F511A5">
        <w:t>Scenario #1</w:t>
      </w:r>
      <w:r w:rsidRPr="00F511A5">
        <w:rPr>
          <w:lang w:eastAsia="zh-CN"/>
        </w:rPr>
        <w:t>.</w:t>
      </w:r>
    </w:p>
    <w:p w14:paraId="742C453D" w14:textId="77777777" w:rsidR="00191392" w:rsidRPr="00F511A5" w:rsidRDefault="00191392" w:rsidP="00191392">
      <w:pPr>
        <w:pStyle w:val="H6"/>
      </w:pPr>
      <w:r w:rsidRPr="00F511A5">
        <w:t>UE:</w:t>
      </w:r>
    </w:p>
    <w:p w14:paraId="616920D5" w14:textId="77777777" w:rsidR="00191392" w:rsidRPr="00F511A5" w:rsidRDefault="00191392" w:rsidP="00191392">
      <w:pPr>
        <w:pStyle w:val="B10"/>
        <w:rPr>
          <w:lang w:eastAsia="zh-CN"/>
        </w:rPr>
      </w:pPr>
      <w:r w:rsidRPr="00F511A5">
        <w:rPr>
          <w:lang w:eastAsia="zh-CN"/>
        </w:rPr>
        <w:t>-</w:t>
      </w:r>
      <w:r w:rsidRPr="00F511A5">
        <w:rPr>
          <w:lang w:eastAsia="zh-CN"/>
        </w:rPr>
        <w:tab/>
        <w:t xml:space="preserve">UE is authorised to perform NR </w:t>
      </w:r>
      <w:proofErr w:type="spellStart"/>
      <w:r w:rsidRPr="00F511A5">
        <w:rPr>
          <w:lang w:eastAsia="zh-CN"/>
        </w:rPr>
        <w:t>sidelink</w:t>
      </w:r>
      <w:proofErr w:type="spellEnd"/>
      <w:r w:rsidRPr="00F511A5">
        <w:rPr>
          <w:lang w:eastAsia="zh-CN"/>
        </w:rPr>
        <w:t xml:space="preserve"> communication.</w:t>
      </w:r>
    </w:p>
    <w:p w14:paraId="191D65F8" w14:textId="77777777" w:rsidR="00191392" w:rsidRPr="00F511A5" w:rsidRDefault="00191392" w:rsidP="00191392">
      <w:pPr>
        <w:pStyle w:val="B10"/>
        <w:rPr>
          <w:lang w:eastAsia="zh-CN"/>
        </w:rPr>
      </w:pPr>
      <w:r w:rsidRPr="00F511A5">
        <w:t>-</w:t>
      </w:r>
      <w:r w:rsidRPr="00F511A5">
        <w:tab/>
        <w:t xml:space="preserve">The UE is equipped with a </w:t>
      </w:r>
      <w:proofErr w:type="spellStart"/>
      <w:r w:rsidRPr="00F511A5">
        <w:t>USIM</w:t>
      </w:r>
      <w:proofErr w:type="spellEnd"/>
      <w:r w:rsidRPr="00F511A5">
        <w:t xml:space="preserve"> </w:t>
      </w:r>
      <w:r w:rsidRPr="004F59B7">
        <w:t>containing default values as per TS 3</w:t>
      </w:r>
      <w:r w:rsidRPr="004F59B7">
        <w:rPr>
          <w:lang w:eastAsia="zh-CN"/>
        </w:rPr>
        <w:t>8</w:t>
      </w:r>
      <w:r w:rsidRPr="004F59B7">
        <w:t>.508</w:t>
      </w:r>
      <w:r w:rsidRPr="004F59B7">
        <w:rPr>
          <w:lang w:eastAsia="zh-CN"/>
        </w:rPr>
        <w:t>-1</w:t>
      </w:r>
      <w:r w:rsidRPr="004F59B7">
        <w:t xml:space="preserve"> [</w:t>
      </w:r>
      <w:r w:rsidRPr="004F59B7">
        <w:rPr>
          <w:lang w:eastAsia="zh-CN"/>
        </w:rPr>
        <w:t>4</w:t>
      </w:r>
      <w:r w:rsidRPr="004F59B7">
        <w:t>] clause 4.8.3.3.3</w:t>
      </w:r>
      <w:r w:rsidRPr="00F511A5">
        <w:t>.</w:t>
      </w:r>
    </w:p>
    <w:p w14:paraId="17DDA5BA" w14:textId="77777777" w:rsidR="00191392" w:rsidRPr="00F511A5" w:rsidRDefault="00191392" w:rsidP="00191392">
      <w:pPr>
        <w:pStyle w:val="B10"/>
        <w:rPr>
          <w:lang w:eastAsia="zh-CN"/>
        </w:rPr>
      </w:pPr>
      <w:r w:rsidRPr="00F511A5">
        <w:t>-</w:t>
      </w:r>
      <w:r w:rsidRPr="00F511A5">
        <w:tab/>
        <w:t>The UE uses GNSS as the synchronization reference source.</w:t>
      </w:r>
    </w:p>
    <w:p w14:paraId="2D2B80C0" w14:textId="77777777" w:rsidR="00191392" w:rsidRPr="00F511A5" w:rsidRDefault="00191392" w:rsidP="00191392">
      <w:pPr>
        <w:pStyle w:val="H6"/>
      </w:pPr>
      <w:r w:rsidRPr="00F511A5">
        <w:t>Preamble:</w:t>
      </w:r>
    </w:p>
    <w:p w14:paraId="78F717B8" w14:textId="77777777" w:rsidR="00191392" w:rsidRPr="00F511A5" w:rsidRDefault="00191392" w:rsidP="00191392">
      <w:pPr>
        <w:pStyle w:val="B10"/>
        <w:rPr>
          <w:rFonts w:eastAsia="Arial"/>
        </w:rPr>
      </w:pPr>
      <w:r w:rsidRPr="00F511A5">
        <w:t>-</w:t>
      </w:r>
      <w:r w:rsidRPr="00F511A5">
        <w:tab/>
        <w:t xml:space="preserve">The UE is in state 3N-B </w:t>
      </w:r>
      <w:bookmarkStart w:id="201" w:name="OLE_LINK217"/>
      <w:proofErr w:type="spellStart"/>
      <w:r w:rsidRPr="00F511A5">
        <w:t>RRC_CONNECTED_with_SL</w:t>
      </w:r>
      <w:bookmarkEnd w:id="201"/>
      <w:proofErr w:type="spellEnd"/>
      <w:r w:rsidRPr="00F511A5">
        <w:t xml:space="preserve"> as defined in TS 38.508-1 [4] subclause 4.4A on NR Cell 1</w:t>
      </w:r>
      <w:bookmarkStart w:id="202" w:name="OLE_LINK147"/>
      <w:r w:rsidRPr="004F59B7">
        <w:t xml:space="preserve"> </w:t>
      </w:r>
      <w:r w:rsidRPr="00F511A5">
        <w:t xml:space="preserve">with parameters </w:t>
      </w:r>
      <w:proofErr w:type="spellStart"/>
      <w:r w:rsidRPr="00F511A5">
        <w:t>Sidelink</w:t>
      </w:r>
      <w:proofErr w:type="spellEnd"/>
      <w:r w:rsidRPr="00F511A5">
        <w:t xml:space="preserve"> (On), Cast Type (</w:t>
      </w:r>
      <w:r w:rsidRPr="00F511A5">
        <w:rPr>
          <w:i/>
        </w:rPr>
        <w:t>Unicast</w:t>
      </w:r>
      <w:r w:rsidRPr="00F511A5">
        <w:t>), GNSS Sync (</w:t>
      </w:r>
      <w:r w:rsidRPr="00F511A5">
        <w:rPr>
          <w:i/>
        </w:rPr>
        <w:t>On</w:t>
      </w:r>
      <w:r w:rsidRPr="00F511A5">
        <w:t>)</w:t>
      </w:r>
      <w:r w:rsidRPr="004F59B7">
        <w:t xml:space="preserve"> and </w:t>
      </w:r>
      <w:bookmarkStart w:id="203" w:name="_Hlk119320853"/>
      <w:r w:rsidRPr="004F59B7">
        <w:t xml:space="preserve">UE initiated unicast mode NR </w:t>
      </w:r>
      <w:proofErr w:type="spellStart"/>
      <w:r w:rsidRPr="004F59B7">
        <w:t>sidelink</w:t>
      </w:r>
      <w:proofErr w:type="spellEnd"/>
      <w:r w:rsidRPr="004F59B7">
        <w:t xml:space="preserve"> communication procedure in subclause 4.9.22</w:t>
      </w:r>
      <w:bookmarkEnd w:id="203"/>
      <w:r w:rsidRPr="00F511A5">
        <w:t>.</w:t>
      </w:r>
      <w:bookmarkEnd w:id="202"/>
    </w:p>
    <w:p w14:paraId="3A55E31B" w14:textId="77777777" w:rsidR="00191392" w:rsidRPr="00F511A5" w:rsidRDefault="00191392" w:rsidP="00191392">
      <w:pPr>
        <w:pStyle w:val="H6"/>
      </w:pPr>
      <w:r w:rsidRPr="00F511A5">
        <w:rPr>
          <w:lang w:eastAsia="zh-CN"/>
        </w:rPr>
        <w:lastRenderedPageBreak/>
        <w:t>12.2.7.1</w:t>
      </w:r>
      <w:r w:rsidRPr="00F511A5">
        <w:t>.3.2</w:t>
      </w:r>
      <w:r w:rsidRPr="00F511A5">
        <w:tab/>
        <w:t>Test procedure sequence</w:t>
      </w:r>
    </w:p>
    <w:p w14:paraId="0BF666FE" w14:textId="77777777" w:rsidR="00191392" w:rsidRPr="00F511A5" w:rsidRDefault="00191392" w:rsidP="00191392">
      <w:pPr>
        <w:pStyle w:val="TH"/>
      </w:pPr>
      <w:r w:rsidRPr="00F511A5">
        <w:t xml:space="preserve">Table </w:t>
      </w:r>
      <w:r w:rsidRPr="00F511A5">
        <w:rPr>
          <w:lang w:eastAsia="zh-CN"/>
        </w:rPr>
        <w:t>12.2.7.1.3</w:t>
      </w:r>
      <w:r w:rsidRPr="00F511A5">
        <w:t>.2-1: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191392" w:rsidRPr="00F511A5" w14:paraId="22263D6D" w14:textId="77777777" w:rsidTr="00191392">
        <w:tc>
          <w:tcPr>
            <w:tcW w:w="533" w:type="dxa"/>
            <w:tcBorders>
              <w:top w:val="single" w:sz="4" w:space="0" w:color="auto"/>
              <w:left w:val="single" w:sz="4" w:space="0" w:color="auto"/>
              <w:bottom w:val="nil"/>
              <w:right w:val="single" w:sz="4" w:space="0" w:color="auto"/>
            </w:tcBorders>
            <w:hideMark/>
          </w:tcPr>
          <w:p w14:paraId="06D9CC22" w14:textId="77777777" w:rsidR="00191392" w:rsidRPr="00F511A5" w:rsidRDefault="00191392" w:rsidP="00191392">
            <w:pPr>
              <w:pStyle w:val="TAH"/>
            </w:pPr>
            <w:r w:rsidRPr="00F511A5">
              <w:t>St</w:t>
            </w:r>
          </w:p>
        </w:tc>
        <w:tc>
          <w:tcPr>
            <w:tcW w:w="3966" w:type="dxa"/>
            <w:tcBorders>
              <w:top w:val="single" w:sz="4" w:space="0" w:color="auto"/>
              <w:left w:val="single" w:sz="4" w:space="0" w:color="auto"/>
              <w:bottom w:val="nil"/>
              <w:right w:val="single" w:sz="4" w:space="0" w:color="auto"/>
            </w:tcBorders>
            <w:hideMark/>
          </w:tcPr>
          <w:p w14:paraId="6C78EE1E" w14:textId="77777777" w:rsidR="00191392" w:rsidRPr="00F511A5" w:rsidRDefault="00191392" w:rsidP="00191392">
            <w:pPr>
              <w:pStyle w:val="TAH"/>
            </w:pPr>
            <w:r w:rsidRPr="00F511A5">
              <w:t>Procedure</w:t>
            </w:r>
          </w:p>
        </w:tc>
        <w:tc>
          <w:tcPr>
            <w:tcW w:w="3684" w:type="dxa"/>
            <w:gridSpan w:val="2"/>
            <w:tcBorders>
              <w:top w:val="single" w:sz="4" w:space="0" w:color="auto"/>
              <w:left w:val="single" w:sz="4" w:space="0" w:color="auto"/>
              <w:bottom w:val="nil"/>
              <w:right w:val="single" w:sz="4" w:space="0" w:color="auto"/>
            </w:tcBorders>
            <w:hideMark/>
          </w:tcPr>
          <w:p w14:paraId="7653F6D2" w14:textId="77777777" w:rsidR="00191392" w:rsidRPr="00F511A5" w:rsidRDefault="00191392" w:rsidP="00191392">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0E30D54C" w14:textId="77777777" w:rsidR="00191392" w:rsidRPr="00F511A5" w:rsidRDefault="00191392" w:rsidP="00191392">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02737398" w14:textId="77777777" w:rsidR="00191392" w:rsidRPr="00F511A5" w:rsidRDefault="00191392" w:rsidP="00191392">
            <w:pPr>
              <w:pStyle w:val="TAH"/>
            </w:pPr>
            <w:r w:rsidRPr="00F511A5">
              <w:t>Verdict</w:t>
            </w:r>
          </w:p>
        </w:tc>
      </w:tr>
      <w:tr w:rsidR="00191392" w:rsidRPr="00F511A5" w14:paraId="6C7E3AAA" w14:textId="77777777" w:rsidTr="00191392">
        <w:tc>
          <w:tcPr>
            <w:tcW w:w="533" w:type="dxa"/>
            <w:tcBorders>
              <w:top w:val="nil"/>
              <w:left w:val="single" w:sz="4" w:space="0" w:color="auto"/>
              <w:bottom w:val="single" w:sz="4" w:space="0" w:color="auto"/>
              <w:right w:val="single" w:sz="4" w:space="0" w:color="auto"/>
            </w:tcBorders>
          </w:tcPr>
          <w:p w14:paraId="300F42B6" w14:textId="77777777" w:rsidR="00191392" w:rsidRPr="00F511A5" w:rsidRDefault="00191392" w:rsidP="00191392">
            <w:pPr>
              <w:pStyle w:val="TAH"/>
            </w:pPr>
          </w:p>
        </w:tc>
        <w:tc>
          <w:tcPr>
            <w:tcW w:w="3966" w:type="dxa"/>
            <w:tcBorders>
              <w:top w:val="nil"/>
              <w:left w:val="single" w:sz="4" w:space="0" w:color="auto"/>
              <w:bottom w:val="single" w:sz="4" w:space="0" w:color="auto"/>
              <w:right w:val="single" w:sz="4" w:space="0" w:color="auto"/>
            </w:tcBorders>
          </w:tcPr>
          <w:p w14:paraId="547F0EDE" w14:textId="77777777" w:rsidR="00191392" w:rsidRPr="00F511A5" w:rsidRDefault="00191392" w:rsidP="0019139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96A30D1" w14:textId="77777777" w:rsidR="00191392" w:rsidRPr="00F511A5" w:rsidRDefault="00191392" w:rsidP="00191392">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69DF976B" w14:textId="77777777" w:rsidR="00191392" w:rsidRPr="00F511A5" w:rsidRDefault="00191392" w:rsidP="00191392">
            <w:pPr>
              <w:pStyle w:val="TAH"/>
            </w:pPr>
            <w:r w:rsidRPr="00F511A5">
              <w:t>Message</w:t>
            </w:r>
          </w:p>
        </w:tc>
        <w:tc>
          <w:tcPr>
            <w:tcW w:w="567" w:type="dxa"/>
            <w:tcBorders>
              <w:top w:val="nil"/>
              <w:left w:val="single" w:sz="4" w:space="0" w:color="auto"/>
              <w:bottom w:val="single" w:sz="4" w:space="0" w:color="auto"/>
              <w:right w:val="single" w:sz="4" w:space="0" w:color="auto"/>
            </w:tcBorders>
          </w:tcPr>
          <w:p w14:paraId="41C0C760" w14:textId="77777777" w:rsidR="00191392" w:rsidRPr="00F511A5" w:rsidRDefault="00191392" w:rsidP="00191392">
            <w:pPr>
              <w:pStyle w:val="TAH"/>
            </w:pPr>
          </w:p>
        </w:tc>
        <w:tc>
          <w:tcPr>
            <w:tcW w:w="850" w:type="dxa"/>
            <w:tcBorders>
              <w:top w:val="nil"/>
              <w:left w:val="single" w:sz="4" w:space="0" w:color="auto"/>
              <w:bottom w:val="single" w:sz="4" w:space="0" w:color="auto"/>
              <w:right w:val="single" w:sz="4" w:space="0" w:color="auto"/>
            </w:tcBorders>
          </w:tcPr>
          <w:p w14:paraId="1BAD901C" w14:textId="77777777" w:rsidR="00191392" w:rsidRPr="00F511A5" w:rsidRDefault="00191392" w:rsidP="00191392">
            <w:pPr>
              <w:pStyle w:val="TAH"/>
            </w:pPr>
          </w:p>
        </w:tc>
      </w:tr>
      <w:tr w:rsidR="00191392" w:rsidRPr="00F511A5" w14:paraId="4615C6A2" w14:textId="77777777" w:rsidTr="00191392">
        <w:tc>
          <w:tcPr>
            <w:tcW w:w="533" w:type="dxa"/>
            <w:tcBorders>
              <w:top w:val="single" w:sz="4" w:space="0" w:color="auto"/>
              <w:left w:val="single" w:sz="4" w:space="0" w:color="auto"/>
              <w:bottom w:val="single" w:sz="6" w:space="0" w:color="auto"/>
              <w:right w:val="single" w:sz="6" w:space="0" w:color="auto"/>
            </w:tcBorders>
            <w:hideMark/>
          </w:tcPr>
          <w:p w14:paraId="419D8A50" w14:textId="77777777" w:rsidR="00191392" w:rsidRPr="00F511A5" w:rsidRDefault="00191392" w:rsidP="00191392">
            <w:pPr>
              <w:pStyle w:val="TAC"/>
            </w:pPr>
            <w:bookmarkStart w:id="204" w:name="_Hlk86156321"/>
            <w:r w:rsidRPr="00F511A5">
              <w:t>1</w:t>
            </w:r>
          </w:p>
        </w:tc>
        <w:tc>
          <w:tcPr>
            <w:tcW w:w="3966" w:type="dxa"/>
            <w:tcBorders>
              <w:top w:val="single" w:sz="4" w:space="0" w:color="auto"/>
              <w:left w:val="single" w:sz="6" w:space="0" w:color="auto"/>
              <w:bottom w:val="single" w:sz="6" w:space="0" w:color="auto"/>
              <w:right w:val="single" w:sz="6" w:space="0" w:color="auto"/>
            </w:tcBorders>
            <w:hideMark/>
          </w:tcPr>
          <w:p w14:paraId="53CFF0F5" w14:textId="77777777" w:rsidR="00191392" w:rsidRPr="00F511A5" w:rsidRDefault="00191392" w:rsidP="00191392">
            <w:pPr>
              <w:pStyle w:val="TAL"/>
              <w:rPr>
                <w:lang w:eastAsia="sv-SE"/>
              </w:rPr>
            </w:pPr>
            <w:r w:rsidRPr="00F511A5">
              <w:rPr>
                <w:lang w:eastAsia="sv-SE"/>
              </w:rPr>
              <w:t xml:space="preserve">Cause the UE to </w:t>
            </w:r>
            <w:r w:rsidRPr="004F59B7">
              <w:rPr>
                <w:lang w:eastAsia="sv-SE"/>
              </w:rPr>
              <w:t>configure SL CSI-RS resource</w:t>
            </w:r>
            <w:r w:rsidRPr="00F511A5">
              <w:rPr>
                <w:lang w:eastAsia="sv-SE"/>
              </w:rPr>
              <w:t>.</w:t>
            </w:r>
          </w:p>
          <w:p w14:paraId="6B5BD54C" w14:textId="77777777" w:rsidR="00191392" w:rsidRPr="00F511A5" w:rsidRDefault="00191392" w:rsidP="00191392">
            <w:pPr>
              <w:pStyle w:val="TAL"/>
            </w:pPr>
            <w:r w:rsidRPr="00F511A5">
              <w:rPr>
                <w:lang w:eastAsia="sv-SE"/>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hideMark/>
          </w:tcPr>
          <w:p w14:paraId="3D12ACD6" w14:textId="77777777" w:rsidR="00191392" w:rsidRPr="00F511A5" w:rsidRDefault="00191392" w:rsidP="00191392">
            <w:pPr>
              <w:pStyle w:val="TAC"/>
            </w:pPr>
            <w:r w:rsidRPr="00F511A5">
              <w:t>-</w:t>
            </w:r>
          </w:p>
        </w:tc>
        <w:tc>
          <w:tcPr>
            <w:tcW w:w="2975" w:type="dxa"/>
            <w:tcBorders>
              <w:top w:val="single" w:sz="4" w:space="0" w:color="auto"/>
              <w:left w:val="single" w:sz="6" w:space="0" w:color="auto"/>
              <w:bottom w:val="single" w:sz="6" w:space="0" w:color="auto"/>
              <w:right w:val="single" w:sz="6" w:space="0" w:color="auto"/>
            </w:tcBorders>
            <w:hideMark/>
          </w:tcPr>
          <w:p w14:paraId="107D5AB2" w14:textId="77777777" w:rsidR="00191392" w:rsidRPr="00F511A5" w:rsidRDefault="00191392" w:rsidP="00191392">
            <w:pPr>
              <w:pStyle w:val="TAL"/>
              <w:rPr>
                <w:lang w:eastAsia="zh-CN"/>
              </w:rPr>
            </w:pPr>
            <w:r w:rsidRPr="00F511A5">
              <w:rPr>
                <w:lang w:eastAsia="zh-CN"/>
              </w:rPr>
              <w:t>-</w:t>
            </w:r>
          </w:p>
        </w:tc>
        <w:tc>
          <w:tcPr>
            <w:tcW w:w="567" w:type="dxa"/>
            <w:tcBorders>
              <w:top w:val="single" w:sz="4" w:space="0" w:color="auto"/>
              <w:left w:val="single" w:sz="6" w:space="0" w:color="auto"/>
              <w:bottom w:val="single" w:sz="6" w:space="0" w:color="auto"/>
              <w:right w:val="single" w:sz="6" w:space="0" w:color="auto"/>
            </w:tcBorders>
            <w:hideMark/>
          </w:tcPr>
          <w:p w14:paraId="340D270C" w14:textId="77777777" w:rsidR="00191392" w:rsidRPr="00F511A5" w:rsidRDefault="00191392" w:rsidP="00191392">
            <w:pPr>
              <w:pStyle w:val="TAC"/>
            </w:pPr>
            <w:r w:rsidRPr="00F511A5">
              <w:t>-</w:t>
            </w:r>
          </w:p>
        </w:tc>
        <w:tc>
          <w:tcPr>
            <w:tcW w:w="850" w:type="dxa"/>
            <w:tcBorders>
              <w:top w:val="single" w:sz="4" w:space="0" w:color="auto"/>
              <w:left w:val="single" w:sz="6" w:space="0" w:color="auto"/>
              <w:bottom w:val="single" w:sz="6" w:space="0" w:color="auto"/>
              <w:right w:val="single" w:sz="4" w:space="0" w:color="auto"/>
            </w:tcBorders>
            <w:hideMark/>
          </w:tcPr>
          <w:p w14:paraId="779FBCAA" w14:textId="77777777" w:rsidR="00191392" w:rsidRPr="00F511A5" w:rsidRDefault="00191392" w:rsidP="00191392">
            <w:pPr>
              <w:pStyle w:val="TAC"/>
            </w:pPr>
            <w:r w:rsidRPr="00F511A5">
              <w:t>-</w:t>
            </w:r>
          </w:p>
        </w:tc>
        <w:bookmarkEnd w:id="204"/>
      </w:tr>
      <w:tr w:rsidR="00191392" w:rsidRPr="00F511A5" w14:paraId="565D68E4" w14:textId="77777777" w:rsidTr="00191392">
        <w:tc>
          <w:tcPr>
            <w:tcW w:w="533" w:type="dxa"/>
            <w:tcBorders>
              <w:top w:val="single" w:sz="6" w:space="0" w:color="auto"/>
              <w:left w:val="single" w:sz="4" w:space="0" w:color="auto"/>
              <w:bottom w:val="single" w:sz="6" w:space="0" w:color="auto"/>
              <w:right w:val="single" w:sz="6" w:space="0" w:color="auto"/>
            </w:tcBorders>
            <w:hideMark/>
          </w:tcPr>
          <w:p w14:paraId="4C721EE0" w14:textId="77777777" w:rsidR="00191392" w:rsidRPr="00F511A5" w:rsidRDefault="00191392" w:rsidP="00191392">
            <w:pPr>
              <w:pStyle w:val="TAC"/>
            </w:pPr>
            <w:r w:rsidRPr="00F511A5">
              <w:t>2</w:t>
            </w:r>
          </w:p>
        </w:tc>
        <w:tc>
          <w:tcPr>
            <w:tcW w:w="3966" w:type="dxa"/>
            <w:tcBorders>
              <w:top w:val="single" w:sz="6" w:space="0" w:color="auto"/>
              <w:left w:val="single" w:sz="6" w:space="0" w:color="auto"/>
              <w:bottom w:val="single" w:sz="6" w:space="0" w:color="auto"/>
              <w:right w:val="single" w:sz="6" w:space="0" w:color="auto"/>
            </w:tcBorders>
            <w:hideMark/>
          </w:tcPr>
          <w:p w14:paraId="5117520A" w14:textId="77777777" w:rsidR="00191392" w:rsidRPr="00F511A5" w:rsidRDefault="00191392" w:rsidP="00191392">
            <w:pPr>
              <w:pStyle w:val="TAL"/>
            </w:pPr>
            <w:r w:rsidRPr="00F511A5">
              <w:t>Check: Does the UE</w:t>
            </w:r>
            <w:bookmarkStart w:id="205" w:name="OLE_LINK146"/>
            <w:r w:rsidRPr="00F511A5">
              <w:t xml:space="preserve"> transmit</w:t>
            </w:r>
            <w:bookmarkEnd w:id="205"/>
            <w:r w:rsidRPr="00F511A5">
              <w:t xml:space="preserve"> a </w:t>
            </w:r>
            <w:bookmarkStart w:id="206" w:name="OLE_LINK157"/>
            <w:proofErr w:type="spellStart"/>
            <w:r w:rsidRPr="004F59B7">
              <w:rPr>
                <w:i/>
              </w:rPr>
              <w:t>RRCReconfigurationSidelink</w:t>
            </w:r>
            <w:bookmarkEnd w:id="206"/>
            <w:proofErr w:type="spellEnd"/>
            <w:r w:rsidRPr="00F511A5">
              <w:t xml:space="preserve"> message</w:t>
            </w:r>
            <w:r w:rsidRPr="00F511A5">
              <w:rPr>
                <w:lang w:eastAsia="sv-SE"/>
              </w:rPr>
              <w:t xml:space="preserve"> </w:t>
            </w:r>
            <w:r w:rsidRPr="00F511A5">
              <w:t xml:space="preserve">including </w:t>
            </w:r>
            <w:r w:rsidRPr="004F59B7">
              <w:t>IE</w:t>
            </w:r>
            <w:r w:rsidRPr="00F511A5">
              <w:t xml:space="preserve">s </w:t>
            </w:r>
            <w:proofErr w:type="spellStart"/>
            <w:r w:rsidRPr="00F511A5">
              <w:t>sl</w:t>
            </w:r>
            <w:proofErr w:type="spellEnd"/>
            <w:r w:rsidRPr="00F511A5">
              <w:t xml:space="preserve">-CSI-RS-Config and </w:t>
            </w:r>
            <w:proofErr w:type="spellStart"/>
            <w:r w:rsidRPr="004F59B7">
              <w:rPr>
                <w:i/>
                <w:iCs/>
              </w:rPr>
              <w:t>sl</w:t>
            </w:r>
            <w:proofErr w:type="spellEnd"/>
            <w:r w:rsidRPr="004F59B7">
              <w:rPr>
                <w:i/>
                <w:iCs/>
              </w:rPr>
              <w:t>-</w:t>
            </w:r>
            <w:proofErr w:type="spellStart"/>
            <w:r w:rsidRPr="004F59B7">
              <w:rPr>
                <w:i/>
                <w:iCs/>
              </w:rPr>
              <w:t>LatencyBoundCSI</w:t>
            </w:r>
            <w:proofErr w:type="spellEnd"/>
            <w:r w:rsidRPr="004F59B7">
              <w:rPr>
                <w:i/>
                <w:iCs/>
              </w:rPr>
              <w:t>-Report</w:t>
            </w:r>
            <w:r w:rsidRPr="00F511A5">
              <w:rPr>
                <w:lang w:eastAsia="sv-SE"/>
              </w:rPr>
              <w:t xml:space="preserve"> on SL-SRB3?</w:t>
            </w:r>
          </w:p>
        </w:tc>
        <w:tc>
          <w:tcPr>
            <w:tcW w:w="709" w:type="dxa"/>
            <w:tcBorders>
              <w:top w:val="single" w:sz="6" w:space="0" w:color="auto"/>
              <w:left w:val="single" w:sz="6" w:space="0" w:color="auto"/>
              <w:bottom w:val="single" w:sz="6" w:space="0" w:color="auto"/>
              <w:right w:val="single" w:sz="6" w:space="0" w:color="auto"/>
            </w:tcBorders>
            <w:hideMark/>
          </w:tcPr>
          <w:p w14:paraId="06B31B3C" w14:textId="77777777" w:rsidR="00191392" w:rsidRPr="00F511A5" w:rsidRDefault="00191392" w:rsidP="00191392">
            <w:pPr>
              <w:pStyle w:val="TAC"/>
            </w:pPr>
            <w:r w:rsidRPr="00F511A5">
              <w:t>--&gt;</w:t>
            </w:r>
          </w:p>
        </w:tc>
        <w:tc>
          <w:tcPr>
            <w:tcW w:w="2975" w:type="dxa"/>
            <w:tcBorders>
              <w:top w:val="single" w:sz="6" w:space="0" w:color="auto"/>
              <w:left w:val="single" w:sz="6" w:space="0" w:color="auto"/>
              <w:bottom w:val="single" w:sz="6" w:space="0" w:color="auto"/>
              <w:right w:val="single" w:sz="6" w:space="0" w:color="auto"/>
            </w:tcBorders>
            <w:hideMark/>
          </w:tcPr>
          <w:p w14:paraId="202878DB" w14:textId="77777777" w:rsidR="00191392" w:rsidRPr="00F511A5" w:rsidRDefault="00191392" w:rsidP="00191392">
            <w:pPr>
              <w:pStyle w:val="TAL"/>
            </w:pPr>
            <w:r w:rsidRPr="00F511A5">
              <w:t xml:space="preserve">PC5 </w:t>
            </w:r>
            <w:proofErr w:type="spellStart"/>
            <w:r w:rsidRPr="00F511A5">
              <w:t>RRC</w:t>
            </w:r>
            <w:proofErr w:type="spellEnd"/>
            <w:r w:rsidRPr="00F511A5">
              <w:t xml:space="preserve">: </w:t>
            </w:r>
            <w:proofErr w:type="spellStart"/>
            <w:r w:rsidRPr="004F59B7">
              <w:rPr>
                <w:i/>
                <w:iCs/>
              </w:rPr>
              <w:t>RRCReconfigurationSidelink</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4BB13BE8" w14:textId="77777777" w:rsidR="00191392" w:rsidRPr="00F511A5" w:rsidRDefault="00191392" w:rsidP="00191392">
            <w:pPr>
              <w:pStyle w:val="TAC"/>
            </w:pPr>
            <w:r w:rsidRPr="00F511A5">
              <w:rPr>
                <w:lang w:eastAsia="zh-CN"/>
              </w:rPr>
              <w:t>1</w:t>
            </w:r>
          </w:p>
        </w:tc>
        <w:tc>
          <w:tcPr>
            <w:tcW w:w="850" w:type="dxa"/>
            <w:tcBorders>
              <w:top w:val="single" w:sz="6" w:space="0" w:color="auto"/>
              <w:left w:val="single" w:sz="6" w:space="0" w:color="auto"/>
              <w:bottom w:val="single" w:sz="6" w:space="0" w:color="auto"/>
              <w:right w:val="single" w:sz="4" w:space="0" w:color="auto"/>
            </w:tcBorders>
            <w:hideMark/>
          </w:tcPr>
          <w:p w14:paraId="6953FEA8" w14:textId="77777777" w:rsidR="00191392" w:rsidRPr="00F511A5" w:rsidRDefault="00191392" w:rsidP="00191392">
            <w:pPr>
              <w:pStyle w:val="TAC"/>
            </w:pPr>
            <w:r w:rsidRPr="00F511A5">
              <w:rPr>
                <w:lang w:eastAsia="zh-CN"/>
              </w:rPr>
              <w:t>P</w:t>
            </w:r>
          </w:p>
        </w:tc>
      </w:tr>
      <w:tr w:rsidR="00191392" w:rsidRPr="00F511A5" w14:paraId="09B6EE05" w14:textId="77777777" w:rsidTr="00191392">
        <w:tc>
          <w:tcPr>
            <w:tcW w:w="533" w:type="dxa"/>
            <w:tcBorders>
              <w:top w:val="single" w:sz="6" w:space="0" w:color="auto"/>
              <w:left w:val="single" w:sz="4" w:space="0" w:color="auto"/>
              <w:bottom w:val="single" w:sz="6" w:space="0" w:color="auto"/>
              <w:right w:val="single" w:sz="6" w:space="0" w:color="auto"/>
            </w:tcBorders>
            <w:hideMark/>
          </w:tcPr>
          <w:p w14:paraId="588DE851" w14:textId="77777777" w:rsidR="00191392" w:rsidRPr="00F511A5" w:rsidRDefault="00191392" w:rsidP="00191392">
            <w:pPr>
              <w:pStyle w:val="TAC"/>
            </w:pPr>
            <w:r w:rsidRPr="00F511A5">
              <w:t>3</w:t>
            </w:r>
          </w:p>
        </w:tc>
        <w:tc>
          <w:tcPr>
            <w:tcW w:w="3966" w:type="dxa"/>
            <w:tcBorders>
              <w:top w:val="single" w:sz="6" w:space="0" w:color="auto"/>
              <w:left w:val="single" w:sz="6" w:space="0" w:color="auto"/>
              <w:bottom w:val="single" w:sz="6" w:space="0" w:color="auto"/>
              <w:right w:val="single" w:sz="6" w:space="0" w:color="auto"/>
            </w:tcBorders>
            <w:hideMark/>
          </w:tcPr>
          <w:p w14:paraId="57163E12" w14:textId="77777777" w:rsidR="00191392" w:rsidRPr="00F511A5" w:rsidRDefault="00191392" w:rsidP="00191392">
            <w:pPr>
              <w:pStyle w:val="TAL"/>
            </w:pPr>
            <w:r w:rsidRPr="00F511A5">
              <w:rPr>
                <w:lang w:eastAsia="sv-SE"/>
              </w:rPr>
              <w:t xml:space="preserve">The </w:t>
            </w:r>
            <w:r w:rsidRPr="00F511A5">
              <w:rPr>
                <w:lang w:eastAsia="zh-CN"/>
              </w:rPr>
              <w:t>NR-SS-UE1</w:t>
            </w:r>
            <w:r w:rsidRPr="00F511A5">
              <w:rPr>
                <w:lang w:eastAsia="sv-SE"/>
              </w:rPr>
              <w:t xml:space="preserve"> transmits a </w:t>
            </w:r>
            <w:proofErr w:type="spellStart"/>
            <w:r w:rsidRPr="004F59B7">
              <w:rPr>
                <w:i/>
                <w:iCs/>
                <w:lang w:eastAsia="sv-SE"/>
              </w:rPr>
              <w:t>RRCReconfigurationCompleteSidelink</w:t>
            </w:r>
            <w:proofErr w:type="spellEnd"/>
            <w:r w:rsidRPr="00F511A5">
              <w:rPr>
                <w:i/>
                <w:iCs/>
                <w:lang w:eastAsia="sv-SE"/>
              </w:rPr>
              <w:t xml:space="preserve"> </w:t>
            </w:r>
            <w:r w:rsidRPr="00F511A5">
              <w:rPr>
                <w:lang w:eastAsia="sv-SE"/>
              </w:rPr>
              <w:t>message on SL-SRB3.</w:t>
            </w:r>
          </w:p>
        </w:tc>
        <w:tc>
          <w:tcPr>
            <w:tcW w:w="709" w:type="dxa"/>
            <w:tcBorders>
              <w:top w:val="single" w:sz="6" w:space="0" w:color="auto"/>
              <w:left w:val="single" w:sz="6" w:space="0" w:color="auto"/>
              <w:bottom w:val="single" w:sz="6" w:space="0" w:color="auto"/>
              <w:right w:val="single" w:sz="6" w:space="0" w:color="auto"/>
            </w:tcBorders>
            <w:hideMark/>
          </w:tcPr>
          <w:p w14:paraId="0B581FCB" w14:textId="77777777" w:rsidR="00191392" w:rsidRPr="00F511A5" w:rsidRDefault="00191392" w:rsidP="00191392">
            <w:pPr>
              <w:pStyle w:val="TAC"/>
            </w:pPr>
            <w:r w:rsidRPr="00F511A5">
              <w:t>&lt;--</w:t>
            </w:r>
          </w:p>
        </w:tc>
        <w:tc>
          <w:tcPr>
            <w:tcW w:w="2975" w:type="dxa"/>
            <w:tcBorders>
              <w:top w:val="single" w:sz="6" w:space="0" w:color="auto"/>
              <w:left w:val="single" w:sz="6" w:space="0" w:color="auto"/>
              <w:bottom w:val="single" w:sz="6" w:space="0" w:color="auto"/>
              <w:right w:val="single" w:sz="6" w:space="0" w:color="auto"/>
            </w:tcBorders>
            <w:hideMark/>
          </w:tcPr>
          <w:p w14:paraId="4EC86DC3" w14:textId="77777777" w:rsidR="00191392" w:rsidRPr="00F511A5" w:rsidRDefault="00191392" w:rsidP="00191392">
            <w:pPr>
              <w:pStyle w:val="TAL"/>
            </w:pPr>
            <w:r w:rsidRPr="00F511A5">
              <w:t xml:space="preserve">PC5 </w:t>
            </w:r>
            <w:proofErr w:type="spellStart"/>
            <w:r w:rsidRPr="00F511A5">
              <w:t>RRC</w:t>
            </w:r>
            <w:proofErr w:type="spellEnd"/>
            <w:r w:rsidRPr="00F511A5">
              <w:t xml:space="preserve">: </w:t>
            </w:r>
            <w:bookmarkStart w:id="207" w:name="OLE_LINK167"/>
            <w:proofErr w:type="spellStart"/>
            <w:r w:rsidRPr="004F59B7">
              <w:rPr>
                <w:i/>
                <w:iCs/>
              </w:rPr>
              <w:t>RRCReconfigurationCompleteSidelink</w:t>
            </w:r>
            <w:bookmarkEnd w:id="207"/>
            <w:proofErr w:type="spellEnd"/>
          </w:p>
        </w:tc>
        <w:tc>
          <w:tcPr>
            <w:tcW w:w="567" w:type="dxa"/>
            <w:tcBorders>
              <w:top w:val="single" w:sz="6" w:space="0" w:color="auto"/>
              <w:left w:val="single" w:sz="6" w:space="0" w:color="auto"/>
              <w:bottom w:val="single" w:sz="6" w:space="0" w:color="auto"/>
              <w:right w:val="single" w:sz="6" w:space="0" w:color="auto"/>
            </w:tcBorders>
            <w:hideMark/>
          </w:tcPr>
          <w:p w14:paraId="7A27A276" w14:textId="77777777" w:rsidR="00191392" w:rsidRPr="00F511A5" w:rsidRDefault="00191392" w:rsidP="00191392">
            <w:pPr>
              <w:pStyle w:val="TAC"/>
              <w:rPr>
                <w:lang w:eastAsia="zh-CN"/>
              </w:rPr>
            </w:pPr>
            <w:r w:rsidRPr="00F511A5">
              <w:t>-</w:t>
            </w:r>
          </w:p>
        </w:tc>
        <w:tc>
          <w:tcPr>
            <w:tcW w:w="850" w:type="dxa"/>
            <w:tcBorders>
              <w:top w:val="single" w:sz="6" w:space="0" w:color="auto"/>
              <w:left w:val="single" w:sz="6" w:space="0" w:color="auto"/>
              <w:bottom w:val="single" w:sz="6" w:space="0" w:color="auto"/>
              <w:right w:val="single" w:sz="4" w:space="0" w:color="auto"/>
            </w:tcBorders>
            <w:hideMark/>
          </w:tcPr>
          <w:p w14:paraId="5D9073CA" w14:textId="77777777" w:rsidR="00191392" w:rsidRPr="00F511A5" w:rsidRDefault="00191392" w:rsidP="00191392">
            <w:pPr>
              <w:pStyle w:val="TAC"/>
              <w:rPr>
                <w:lang w:eastAsia="zh-CN"/>
              </w:rPr>
            </w:pPr>
            <w:r w:rsidRPr="00F511A5">
              <w:t>-</w:t>
            </w:r>
          </w:p>
        </w:tc>
      </w:tr>
      <w:tr w:rsidR="00191392" w:rsidRPr="00F511A5" w14:paraId="32E0013F" w14:textId="77777777" w:rsidTr="00191392">
        <w:tc>
          <w:tcPr>
            <w:tcW w:w="533" w:type="dxa"/>
            <w:tcBorders>
              <w:top w:val="single" w:sz="6" w:space="0" w:color="auto"/>
              <w:left w:val="single" w:sz="4" w:space="0" w:color="auto"/>
              <w:bottom w:val="single" w:sz="6" w:space="0" w:color="auto"/>
              <w:right w:val="single" w:sz="6" w:space="0" w:color="auto"/>
            </w:tcBorders>
          </w:tcPr>
          <w:p w14:paraId="49D5DCEE" w14:textId="77777777" w:rsidR="00191392" w:rsidRPr="00F511A5" w:rsidRDefault="00191392" w:rsidP="00191392">
            <w:pPr>
              <w:pStyle w:val="TAC"/>
            </w:pPr>
            <w:r w:rsidRPr="004F59B7">
              <w:t>3A</w:t>
            </w:r>
          </w:p>
        </w:tc>
        <w:tc>
          <w:tcPr>
            <w:tcW w:w="3966" w:type="dxa"/>
            <w:tcBorders>
              <w:top w:val="single" w:sz="6" w:space="0" w:color="auto"/>
              <w:left w:val="single" w:sz="6" w:space="0" w:color="auto"/>
              <w:bottom w:val="single" w:sz="6" w:space="0" w:color="auto"/>
              <w:right w:val="single" w:sz="6" w:space="0" w:color="auto"/>
            </w:tcBorders>
          </w:tcPr>
          <w:p w14:paraId="2C896942" w14:textId="77777777" w:rsidR="00191392" w:rsidRPr="004F59B7" w:rsidRDefault="00191392" w:rsidP="00191392">
            <w:pPr>
              <w:pStyle w:val="TAL"/>
              <w:rPr>
                <w:lang w:eastAsia="sv-SE"/>
              </w:rPr>
            </w:pPr>
            <w:r w:rsidRPr="004F59B7">
              <w:rPr>
                <w:lang w:eastAsia="sv-SE"/>
              </w:rPr>
              <w:t>UE is configured by upper layer to trigger SL CSI report.</w:t>
            </w:r>
          </w:p>
          <w:p w14:paraId="2E97D7CD" w14:textId="77777777" w:rsidR="00191392" w:rsidRPr="00F511A5" w:rsidRDefault="00191392" w:rsidP="00191392">
            <w:pPr>
              <w:pStyle w:val="TAL"/>
              <w:rPr>
                <w:lang w:eastAsia="sv-SE"/>
              </w:rPr>
            </w:pPr>
            <w:r w:rsidRPr="004F59B7">
              <w:rPr>
                <w:lang w:eastAsia="sv-SE"/>
              </w:rPr>
              <w:t>Note: This step is triggered by MMI or AT command.</w:t>
            </w:r>
          </w:p>
        </w:tc>
        <w:tc>
          <w:tcPr>
            <w:tcW w:w="709" w:type="dxa"/>
            <w:tcBorders>
              <w:top w:val="single" w:sz="6" w:space="0" w:color="auto"/>
              <w:left w:val="single" w:sz="6" w:space="0" w:color="auto"/>
              <w:bottom w:val="single" w:sz="6" w:space="0" w:color="auto"/>
              <w:right w:val="single" w:sz="6" w:space="0" w:color="auto"/>
            </w:tcBorders>
          </w:tcPr>
          <w:p w14:paraId="123EB09D" w14:textId="77777777" w:rsidR="00191392" w:rsidRPr="00F511A5" w:rsidRDefault="00191392" w:rsidP="00191392">
            <w:pPr>
              <w:pStyle w:val="TAC"/>
            </w:pPr>
            <w:r w:rsidRPr="004F59B7">
              <w:t>-</w:t>
            </w:r>
          </w:p>
        </w:tc>
        <w:tc>
          <w:tcPr>
            <w:tcW w:w="2975" w:type="dxa"/>
            <w:tcBorders>
              <w:top w:val="single" w:sz="6" w:space="0" w:color="auto"/>
              <w:left w:val="single" w:sz="6" w:space="0" w:color="auto"/>
              <w:bottom w:val="single" w:sz="6" w:space="0" w:color="auto"/>
              <w:right w:val="single" w:sz="6" w:space="0" w:color="auto"/>
            </w:tcBorders>
          </w:tcPr>
          <w:p w14:paraId="0A0A220C" w14:textId="77777777" w:rsidR="00191392" w:rsidRPr="00F511A5" w:rsidRDefault="00191392" w:rsidP="00191392">
            <w:pPr>
              <w:pStyle w:val="TAL"/>
            </w:pPr>
            <w:r w:rsidRPr="004F59B7">
              <w:t>-</w:t>
            </w:r>
          </w:p>
        </w:tc>
        <w:tc>
          <w:tcPr>
            <w:tcW w:w="567" w:type="dxa"/>
            <w:tcBorders>
              <w:top w:val="single" w:sz="6" w:space="0" w:color="auto"/>
              <w:left w:val="single" w:sz="6" w:space="0" w:color="auto"/>
              <w:bottom w:val="single" w:sz="6" w:space="0" w:color="auto"/>
              <w:right w:val="single" w:sz="6" w:space="0" w:color="auto"/>
            </w:tcBorders>
          </w:tcPr>
          <w:p w14:paraId="41C8E3E0" w14:textId="77777777" w:rsidR="00191392" w:rsidRPr="00F511A5" w:rsidRDefault="00191392" w:rsidP="00191392">
            <w:pPr>
              <w:pStyle w:val="TAC"/>
            </w:pPr>
            <w:r w:rsidRPr="004F59B7">
              <w:t>-</w:t>
            </w:r>
          </w:p>
        </w:tc>
        <w:tc>
          <w:tcPr>
            <w:tcW w:w="850" w:type="dxa"/>
            <w:tcBorders>
              <w:top w:val="single" w:sz="6" w:space="0" w:color="auto"/>
              <w:left w:val="single" w:sz="6" w:space="0" w:color="auto"/>
              <w:bottom w:val="single" w:sz="6" w:space="0" w:color="auto"/>
              <w:right w:val="single" w:sz="4" w:space="0" w:color="auto"/>
            </w:tcBorders>
          </w:tcPr>
          <w:p w14:paraId="52DAE715" w14:textId="77777777" w:rsidR="00191392" w:rsidRPr="00F511A5" w:rsidRDefault="00191392" w:rsidP="00191392">
            <w:pPr>
              <w:pStyle w:val="TAC"/>
            </w:pPr>
            <w:r w:rsidRPr="004F59B7">
              <w:t>-</w:t>
            </w:r>
          </w:p>
        </w:tc>
      </w:tr>
      <w:tr w:rsidR="00191392" w:rsidRPr="00F511A5" w14:paraId="3646C9E0" w14:textId="77777777" w:rsidTr="00191392">
        <w:tc>
          <w:tcPr>
            <w:tcW w:w="533" w:type="dxa"/>
            <w:tcBorders>
              <w:top w:val="single" w:sz="6" w:space="0" w:color="auto"/>
              <w:left w:val="single" w:sz="4" w:space="0" w:color="auto"/>
              <w:bottom w:val="single" w:sz="6" w:space="0" w:color="auto"/>
              <w:right w:val="single" w:sz="6" w:space="0" w:color="auto"/>
            </w:tcBorders>
            <w:hideMark/>
          </w:tcPr>
          <w:p w14:paraId="569CA7F3" w14:textId="77777777" w:rsidR="00191392" w:rsidRPr="00F511A5" w:rsidRDefault="00191392" w:rsidP="00191392">
            <w:pPr>
              <w:pStyle w:val="TAC"/>
              <w:rPr>
                <w:lang w:eastAsia="zh-CN"/>
              </w:rPr>
            </w:pPr>
            <w:r w:rsidRPr="00F511A5">
              <w:rPr>
                <w:lang w:eastAsia="zh-CN"/>
              </w:rPr>
              <w:t>4</w:t>
            </w:r>
          </w:p>
        </w:tc>
        <w:tc>
          <w:tcPr>
            <w:tcW w:w="3966" w:type="dxa"/>
            <w:tcBorders>
              <w:top w:val="single" w:sz="6" w:space="0" w:color="auto"/>
              <w:left w:val="single" w:sz="6" w:space="0" w:color="auto"/>
              <w:bottom w:val="single" w:sz="6" w:space="0" w:color="auto"/>
              <w:right w:val="single" w:sz="6" w:space="0" w:color="auto"/>
            </w:tcBorders>
            <w:hideMark/>
          </w:tcPr>
          <w:p w14:paraId="52E3FBDA" w14:textId="77777777" w:rsidR="00191392" w:rsidRPr="00F511A5" w:rsidRDefault="00191392" w:rsidP="00191392">
            <w:pPr>
              <w:pStyle w:val="TAL"/>
            </w:pPr>
            <w:r w:rsidRPr="00F511A5">
              <w:t xml:space="preserve">Check: Does the UE transmit an SCI format </w:t>
            </w:r>
            <w:r w:rsidRPr="00F511A5">
              <w:rPr>
                <w:lang w:eastAsia="zh-CN"/>
              </w:rPr>
              <w:t>2</w:t>
            </w:r>
            <w:r w:rsidRPr="00F511A5">
              <w:t>-A</w:t>
            </w:r>
            <w:r w:rsidRPr="00F511A5">
              <w:rPr>
                <w:lang w:eastAsia="sv-SE"/>
              </w:rPr>
              <w:t xml:space="preserve"> to trigger SL CSI report and </w:t>
            </w:r>
            <w:r w:rsidRPr="00F511A5">
              <w:t>the '</w:t>
            </w:r>
            <w:r w:rsidRPr="00F511A5">
              <w:rPr>
                <w:i/>
                <w:iCs/>
              </w:rPr>
              <w:t>CSI request</w:t>
            </w:r>
            <w:r w:rsidRPr="00F511A5">
              <w:t>' field in the corresponding SCI format 2-A is set to 1</w:t>
            </w:r>
            <w:r w:rsidRPr="00F511A5">
              <w:rPr>
                <w:lang w:eastAsia="sv-SE"/>
              </w:rPr>
              <w:t>.</w:t>
            </w:r>
          </w:p>
        </w:tc>
        <w:tc>
          <w:tcPr>
            <w:tcW w:w="709" w:type="dxa"/>
            <w:tcBorders>
              <w:top w:val="single" w:sz="6" w:space="0" w:color="auto"/>
              <w:left w:val="single" w:sz="6" w:space="0" w:color="auto"/>
              <w:bottom w:val="single" w:sz="6" w:space="0" w:color="auto"/>
              <w:right w:val="single" w:sz="6" w:space="0" w:color="auto"/>
            </w:tcBorders>
            <w:hideMark/>
          </w:tcPr>
          <w:p w14:paraId="0F41CD97" w14:textId="77777777" w:rsidR="00191392" w:rsidRPr="00F511A5" w:rsidRDefault="00191392" w:rsidP="00191392">
            <w:pPr>
              <w:pStyle w:val="TAC"/>
            </w:pPr>
            <w:r w:rsidRPr="00F511A5">
              <w:t>--&gt;</w:t>
            </w:r>
          </w:p>
        </w:tc>
        <w:tc>
          <w:tcPr>
            <w:tcW w:w="2975" w:type="dxa"/>
            <w:tcBorders>
              <w:top w:val="single" w:sz="6" w:space="0" w:color="auto"/>
              <w:left w:val="single" w:sz="6" w:space="0" w:color="auto"/>
              <w:bottom w:val="single" w:sz="6" w:space="0" w:color="auto"/>
              <w:right w:val="single" w:sz="6" w:space="0" w:color="auto"/>
            </w:tcBorders>
            <w:hideMark/>
          </w:tcPr>
          <w:p w14:paraId="6A78C2D7" w14:textId="77777777" w:rsidR="00191392" w:rsidRPr="00F511A5" w:rsidRDefault="00191392" w:rsidP="00191392">
            <w:pPr>
              <w:pStyle w:val="TAL"/>
              <w:rPr>
                <w:iCs/>
              </w:rPr>
            </w:pPr>
            <w:proofErr w:type="spellStart"/>
            <w:r w:rsidRPr="00F511A5">
              <w:rPr>
                <w:iCs/>
                <w:lang w:eastAsia="zh-CN"/>
              </w:rPr>
              <w:t>PSSCH</w:t>
            </w:r>
            <w:proofErr w:type="spellEnd"/>
            <w:r w:rsidRPr="00F511A5">
              <w:rPr>
                <w:iCs/>
                <w:lang w:eastAsia="zh-CN"/>
              </w:rPr>
              <w:t xml:space="preserve"> (</w:t>
            </w:r>
            <w:r w:rsidRPr="00F511A5">
              <w:rPr>
                <w:lang w:eastAsia="sv-SE"/>
              </w:rPr>
              <w:t xml:space="preserve">SCI format </w:t>
            </w:r>
            <w:r w:rsidRPr="00F511A5">
              <w:rPr>
                <w:lang w:eastAsia="zh-CN"/>
              </w:rPr>
              <w:t>2</w:t>
            </w:r>
            <w:r w:rsidRPr="00F511A5">
              <w:rPr>
                <w:lang w:eastAsia="sv-SE"/>
              </w:rPr>
              <w:t>-A</w:t>
            </w:r>
            <w:r w:rsidRPr="00F511A5">
              <w:rPr>
                <w:iCs/>
                <w:lang w:eastAsia="zh-CN"/>
              </w:rPr>
              <w:t>)</w:t>
            </w:r>
          </w:p>
        </w:tc>
        <w:tc>
          <w:tcPr>
            <w:tcW w:w="567" w:type="dxa"/>
            <w:tcBorders>
              <w:top w:val="single" w:sz="6" w:space="0" w:color="auto"/>
              <w:left w:val="single" w:sz="6" w:space="0" w:color="auto"/>
              <w:bottom w:val="single" w:sz="6" w:space="0" w:color="auto"/>
              <w:right w:val="single" w:sz="6" w:space="0" w:color="auto"/>
            </w:tcBorders>
            <w:hideMark/>
          </w:tcPr>
          <w:p w14:paraId="35D799A8" w14:textId="77777777" w:rsidR="00191392" w:rsidRPr="00F511A5" w:rsidRDefault="00191392" w:rsidP="00191392">
            <w:pPr>
              <w:pStyle w:val="TAC"/>
              <w:rPr>
                <w:lang w:eastAsia="zh-CN"/>
              </w:rPr>
            </w:pPr>
            <w:r w:rsidRPr="00F511A5">
              <w:rPr>
                <w:lang w:eastAsia="zh-CN"/>
              </w:rPr>
              <w:t>2</w:t>
            </w:r>
          </w:p>
        </w:tc>
        <w:tc>
          <w:tcPr>
            <w:tcW w:w="850" w:type="dxa"/>
            <w:tcBorders>
              <w:top w:val="single" w:sz="6" w:space="0" w:color="auto"/>
              <w:left w:val="single" w:sz="6" w:space="0" w:color="auto"/>
              <w:bottom w:val="single" w:sz="6" w:space="0" w:color="auto"/>
              <w:right w:val="single" w:sz="4" w:space="0" w:color="auto"/>
            </w:tcBorders>
            <w:hideMark/>
          </w:tcPr>
          <w:p w14:paraId="2B2E9CEC" w14:textId="77777777" w:rsidR="00191392" w:rsidRPr="00F511A5" w:rsidRDefault="00191392" w:rsidP="00191392">
            <w:pPr>
              <w:pStyle w:val="TAC"/>
              <w:rPr>
                <w:lang w:eastAsia="zh-CN"/>
              </w:rPr>
            </w:pPr>
            <w:r w:rsidRPr="00F511A5">
              <w:rPr>
                <w:lang w:eastAsia="zh-CN"/>
              </w:rPr>
              <w:t>P</w:t>
            </w:r>
          </w:p>
        </w:tc>
      </w:tr>
      <w:tr w:rsidR="00191392" w:rsidRPr="00F511A5" w14:paraId="707A84D6" w14:textId="77777777" w:rsidTr="00191392">
        <w:tc>
          <w:tcPr>
            <w:tcW w:w="533" w:type="dxa"/>
            <w:tcBorders>
              <w:top w:val="single" w:sz="6" w:space="0" w:color="auto"/>
              <w:left w:val="single" w:sz="4" w:space="0" w:color="auto"/>
              <w:bottom w:val="single" w:sz="6" w:space="0" w:color="auto"/>
              <w:right w:val="single" w:sz="6" w:space="0" w:color="auto"/>
            </w:tcBorders>
            <w:hideMark/>
          </w:tcPr>
          <w:p w14:paraId="54BB5C6F" w14:textId="77777777" w:rsidR="00191392" w:rsidRPr="00F511A5" w:rsidRDefault="00191392" w:rsidP="00191392">
            <w:pPr>
              <w:pStyle w:val="TAC"/>
            </w:pPr>
            <w:r w:rsidRPr="00F511A5">
              <w:rPr>
                <w:lang w:eastAsia="zh-CN"/>
              </w:rPr>
              <w:t>5</w:t>
            </w:r>
          </w:p>
        </w:tc>
        <w:tc>
          <w:tcPr>
            <w:tcW w:w="3966" w:type="dxa"/>
            <w:tcBorders>
              <w:top w:val="single" w:sz="6" w:space="0" w:color="auto"/>
              <w:left w:val="single" w:sz="6" w:space="0" w:color="auto"/>
              <w:bottom w:val="single" w:sz="6" w:space="0" w:color="auto"/>
              <w:right w:val="single" w:sz="6" w:space="0" w:color="auto"/>
            </w:tcBorders>
            <w:hideMark/>
          </w:tcPr>
          <w:p w14:paraId="32D5E1CC" w14:textId="315FA0FF" w:rsidR="00191392" w:rsidRPr="00F511A5" w:rsidRDefault="00191392" w:rsidP="00191392">
            <w:pPr>
              <w:pStyle w:val="TAL"/>
            </w:pPr>
            <w:ins w:id="208" w:author="Huawei" w:date="2023-02-14T18:35:00Z">
              <w:r>
                <w:rPr>
                  <w:lang w:eastAsia="zh-CN"/>
                </w:rPr>
                <w:t>Void</w:t>
              </w:r>
            </w:ins>
            <w:del w:id="209" w:author="Huawei" w:date="2023-02-14T18:35:00Z">
              <w:r w:rsidRPr="00F511A5" w:rsidDel="00191392">
                <w:rPr>
                  <w:lang w:eastAsia="zh-CN"/>
                </w:rPr>
                <w:delText>The</w:delText>
              </w:r>
              <w:bookmarkStart w:id="210" w:name="OLE_LINK174"/>
              <w:r w:rsidRPr="00F511A5" w:rsidDel="00191392">
                <w:rPr>
                  <w:lang w:eastAsia="zh-CN"/>
                </w:rPr>
                <w:delText xml:space="preserve"> NR-SS-UE1</w:delText>
              </w:r>
              <w:bookmarkEnd w:id="210"/>
              <w:r w:rsidRPr="00F511A5" w:rsidDel="00191392">
                <w:rPr>
                  <w:lang w:eastAsia="zh-CN"/>
                </w:rPr>
                <w:delText xml:space="preserve"> sends </w:delText>
              </w:r>
              <w:bookmarkStart w:id="211" w:name="OLE_LINK7"/>
              <w:r w:rsidRPr="00F511A5" w:rsidDel="00191392">
                <w:rPr>
                  <w:lang w:eastAsia="zh-CN"/>
                </w:rPr>
                <w:delText>a</w:delText>
              </w:r>
              <w:r w:rsidRPr="00F511A5" w:rsidDel="00191392">
                <w:delText xml:space="preserve"> Sidelink CSI Reporting</w:delText>
              </w:r>
              <w:bookmarkEnd w:id="211"/>
              <w:r w:rsidRPr="00F511A5" w:rsidDel="00191392">
                <w:delText xml:space="preserve"> MAC CE</w:delText>
              </w:r>
            </w:del>
            <w:r w:rsidRPr="00F511A5">
              <w:t>.</w:t>
            </w:r>
          </w:p>
        </w:tc>
        <w:tc>
          <w:tcPr>
            <w:tcW w:w="709" w:type="dxa"/>
            <w:tcBorders>
              <w:top w:val="single" w:sz="6" w:space="0" w:color="auto"/>
              <w:left w:val="single" w:sz="6" w:space="0" w:color="auto"/>
              <w:bottom w:val="single" w:sz="6" w:space="0" w:color="auto"/>
              <w:right w:val="single" w:sz="6" w:space="0" w:color="auto"/>
            </w:tcBorders>
            <w:hideMark/>
          </w:tcPr>
          <w:p w14:paraId="52440FEC" w14:textId="4FA8282A" w:rsidR="00191392" w:rsidRPr="00F511A5" w:rsidRDefault="00191392" w:rsidP="00191392">
            <w:pPr>
              <w:pStyle w:val="TAC"/>
            </w:pPr>
            <w:ins w:id="212" w:author="Huawei" w:date="2023-02-14T18:35:00Z">
              <w:r w:rsidRPr="00E619CC">
                <w:t>-</w:t>
              </w:r>
            </w:ins>
            <w:del w:id="213" w:author="Huawei" w:date="2023-02-14T18:35:00Z">
              <w:r w:rsidRPr="00F511A5" w:rsidDel="00445668">
                <w:delText>&lt;--</w:delText>
              </w:r>
            </w:del>
          </w:p>
        </w:tc>
        <w:tc>
          <w:tcPr>
            <w:tcW w:w="2975" w:type="dxa"/>
            <w:tcBorders>
              <w:top w:val="single" w:sz="6" w:space="0" w:color="auto"/>
              <w:left w:val="single" w:sz="6" w:space="0" w:color="auto"/>
              <w:bottom w:val="single" w:sz="6" w:space="0" w:color="auto"/>
              <w:right w:val="single" w:sz="6" w:space="0" w:color="auto"/>
            </w:tcBorders>
            <w:hideMark/>
          </w:tcPr>
          <w:p w14:paraId="1823AF26" w14:textId="5106EA45" w:rsidR="00191392" w:rsidRPr="00F511A5" w:rsidRDefault="00191392" w:rsidP="00191392">
            <w:pPr>
              <w:pStyle w:val="TAL"/>
            </w:pPr>
            <w:ins w:id="214" w:author="Huawei" w:date="2023-02-14T18:35:00Z">
              <w:r w:rsidRPr="00E619CC">
                <w:t>-</w:t>
              </w:r>
            </w:ins>
            <w:del w:id="215" w:author="Huawei" w:date="2023-02-14T18:35:00Z">
              <w:r w:rsidRPr="00F511A5" w:rsidDel="00445668">
                <w:delText>MAC CE (Sidelink CSI Reporting)</w:delText>
              </w:r>
            </w:del>
          </w:p>
        </w:tc>
        <w:tc>
          <w:tcPr>
            <w:tcW w:w="567" w:type="dxa"/>
            <w:tcBorders>
              <w:top w:val="single" w:sz="6" w:space="0" w:color="auto"/>
              <w:left w:val="single" w:sz="6" w:space="0" w:color="auto"/>
              <w:bottom w:val="single" w:sz="6" w:space="0" w:color="auto"/>
              <w:right w:val="single" w:sz="6" w:space="0" w:color="auto"/>
            </w:tcBorders>
            <w:hideMark/>
          </w:tcPr>
          <w:p w14:paraId="2C02F330" w14:textId="77777777" w:rsidR="00191392" w:rsidRPr="00F511A5" w:rsidRDefault="00191392" w:rsidP="00191392">
            <w:pPr>
              <w:pStyle w:val="TAC"/>
              <w:rPr>
                <w:lang w:eastAsia="zh-CN"/>
              </w:rPr>
            </w:pPr>
            <w:r w:rsidRPr="00F511A5">
              <w:t>-</w:t>
            </w:r>
          </w:p>
        </w:tc>
        <w:tc>
          <w:tcPr>
            <w:tcW w:w="850" w:type="dxa"/>
            <w:tcBorders>
              <w:top w:val="single" w:sz="6" w:space="0" w:color="auto"/>
              <w:left w:val="single" w:sz="6" w:space="0" w:color="auto"/>
              <w:bottom w:val="single" w:sz="6" w:space="0" w:color="auto"/>
              <w:right w:val="single" w:sz="4" w:space="0" w:color="auto"/>
            </w:tcBorders>
            <w:hideMark/>
          </w:tcPr>
          <w:p w14:paraId="08383CA0" w14:textId="77777777" w:rsidR="00191392" w:rsidRPr="00F511A5" w:rsidRDefault="00191392" w:rsidP="00191392">
            <w:pPr>
              <w:pStyle w:val="TAC"/>
              <w:rPr>
                <w:lang w:eastAsia="zh-CN"/>
              </w:rPr>
            </w:pPr>
            <w:r w:rsidRPr="00F511A5">
              <w:t>-</w:t>
            </w:r>
          </w:p>
        </w:tc>
      </w:tr>
    </w:tbl>
    <w:p w14:paraId="27470738" w14:textId="77777777" w:rsidR="00191392" w:rsidRPr="00F511A5" w:rsidRDefault="00191392" w:rsidP="00191392"/>
    <w:p w14:paraId="6AECC463" w14:textId="77777777" w:rsidR="00191392" w:rsidRPr="00F511A5" w:rsidRDefault="00191392" w:rsidP="00191392">
      <w:pPr>
        <w:pStyle w:val="H6"/>
      </w:pPr>
      <w:r w:rsidRPr="00F511A5">
        <w:rPr>
          <w:lang w:eastAsia="zh-CN"/>
        </w:rPr>
        <w:t>12.2.7.1</w:t>
      </w:r>
      <w:r w:rsidRPr="00F511A5">
        <w:t>.3.3</w:t>
      </w:r>
      <w:r w:rsidRPr="00F511A5">
        <w:tab/>
        <w:t>Specific message contents</w:t>
      </w:r>
    </w:p>
    <w:p w14:paraId="1836EA07" w14:textId="77777777" w:rsidR="00191392" w:rsidRDefault="00191392" w:rsidP="00191392">
      <w:pPr>
        <w:pStyle w:val="TH"/>
      </w:pPr>
      <w:bookmarkStart w:id="216" w:name="OLE_LINK28"/>
      <w:r w:rsidRPr="00F511A5">
        <w:t>Table 12.2.7.1.3.3-1</w:t>
      </w:r>
      <w:bookmarkEnd w:id="216"/>
      <w:r w:rsidRPr="00F511A5">
        <w:t xml:space="preserve">: </w:t>
      </w:r>
      <w:r w:rsidRPr="004F59B7">
        <w:rPr>
          <w:i/>
          <w:iCs/>
        </w:rPr>
        <w:t>SIB12-IEs-r16</w:t>
      </w:r>
      <w:r w:rsidRPr="00F511A5">
        <w:t xml:space="preserve"> (preamble)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91392" w:rsidRPr="004F59B7" w14:paraId="1CA89449" w14:textId="77777777" w:rsidTr="00191392">
        <w:tc>
          <w:tcPr>
            <w:tcW w:w="9750" w:type="dxa"/>
            <w:gridSpan w:val="4"/>
            <w:tcBorders>
              <w:top w:val="single" w:sz="4" w:space="0" w:color="auto"/>
              <w:left w:val="single" w:sz="4" w:space="0" w:color="auto"/>
              <w:bottom w:val="single" w:sz="4" w:space="0" w:color="auto"/>
              <w:right w:val="single" w:sz="4" w:space="0" w:color="auto"/>
            </w:tcBorders>
            <w:hideMark/>
          </w:tcPr>
          <w:p w14:paraId="0DBCBCED" w14:textId="77777777" w:rsidR="00191392" w:rsidRPr="004F59B7" w:rsidRDefault="00191392" w:rsidP="00191392">
            <w:pPr>
              <w:pStyle w:val="TAH"/>
              <w:jc w:val="left"/>
              <w:rPr>
                <w:b w:val="0"/>
                <w:bCs/>
              </w:rPr>
            </w:pPr>
            <w:r w:rsidRPr="004F59B7">
              <w:rPr>
                <w:b w:val="0"/>
                <w:bCs/>
              </w:rPr>
              <w:t>Derivation Path: TS 38.508-1 [4], Table 4.6.2-14A</w:t>
            </w:r>
          </w:p>
        </w:tc>
      </w:tr>
      <w:tr w:rsidR="00191392" w:rsidRPr="004F59B7" w14:paraId="77FC003A" w14:textId="77777777" w:rsidTr="00191392">
        <w:tc>
          <w:tcPr>
            <w:tcW w:w="4536" w:type="dxa"/>
            <w:tcBorders>
              <w:top w:val="single" w:sz="4" w:space="0" w:color="auto"/>
              <w:left w:val="single" w:sz="4" w:space="0" w:color="auto"/>
              <w:bottom w:val="single" w:sz="4" w:space="0" w:color="auto"/>
              <w:right w:val="single" w:sz="4" w:space="0" w:color="auto"/>
            </w:tcBorders>
            <w:hideMark/>
          </w:tcPr>
          <w:p w14:paraId="0A4D733D" w14:textId="77777777" w:rsidR="00191392" w:rsidRPr="004F59B7" w:rsidRDefault="00191392" w:rsidP="00191392">
            <w:pPr>
              <w:pStyle w:val="TAH"/>
            </w:pPr>
            <w:r w:rsidRPr="004F59B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84A9FE9" w14:textId="77777777" w:rsidR="00191392" w:rsidRPr="004F59B7" w:rsidRDefault="00191392" w:rsidP="00191392">
            <w:pPr>
              <w:pStyle w:val="TAH"/>
            </w:pPr>
            <w:r w:rsidRPr="004F59B7">
              <w:t>Value/remark</w:t>
            </w:r>
          </w:p>
        </w:tc>
        <w:tc>
          <w:tcPr>
            <w:tcW w:w="1701" w:type="dxa"/>
            <w:tcBorders>
              <w:top w:val="single" w:sz="4" w:space="0" w:color="auto"/>
              <w:left w:val="single" w:sz="4" w:space="0" w:color="auto"/>
              <w:bottom w:val="single" w:sz="4" w:space="0" w:color="auto"/>
              <w:right w:val="single" w:sz="4" w:space="0" w:color="auto"/>
            </w:tcBorders>
            <w:hideMark/>
          </w:tcPr>
          <w:p w14:paraId="41E582B0" w14:textId="77777777" w:rsidR="00191392" w:rsidRPr="004F59B7" w:rsidRDefault="00191392" w:rsidP="00191392">
            <w:pPr>
              <w:pStyle w:val="TAH"/>
            </w:pPr>
            <w:r w:rsidRPr="004F59B7">
              <w:t>Comment</w:t>
            </w:r>
          </w:p>
        </w:tc>
        <w:tc>
          <w:tcPr>
            <w:tcW w:w="1245" w:type="dxa"/>
            <w:tcBorders>
              <w:top w:val="single" w:sz="4" w:space="0" w:color="auto"/>
              <w:left w:val="single" w:sz="4" w:space="0" w:color="auto"/>
              <w:bottom w:val="single" w:sz="4" w:space="0" w:color="auto"/>
              <w:right w:val="single" w:sz="4" w:space="0" w:color="auto"/>
            </w:tcBorders>
            <w:hideMark/>
          </w:tcPr>
          <w:p w14:paraId="1CD379FF" w14:textId="77777777" w:rsidR="00191392" w:rsidRPr="004F59B7" w:rsidRDefault="00191392" w:rsidP="00191392">
            <w:pPr>
              <w:pStyle w:val="TAH"/>
            </w:pPr>
            <w:r w:rsidRPr="004F59B7">
              <w:t>Condition</w:t>
            </w:r>
          </w:p>
        </w:tc>
      </w:tr>
      <w:tr w:rsidR="00191392" w:rsidRPr="004F59B7" w14:paraId="6CAE133D" w14:textId="77777777" w:rsidTr="00191392">
        <w:tc>
          <w:tcPr>
            <w:tcW w:w="4536" w:type="dxa"/>
            <w:tcBorders>
              <w:top w:val="single" w:sz="4" w:space="0" w:color="auto"/>
              <w:left w:val="single" w:sz="4" w:space="0" w:color="auto"/>
              <w:bottom w:val="single" w:sz="4" w:space="0" w:color="auto"/>
              <w:right w:val="single" w:sz="4" w:space="0" w:color="auto"/>
            </w:tcBorders>
            <w:hideMark/>
          </w:tcPr>
          <w:p w14:paraId="19A1B40C" w14:textId="77777777" w:rsidR="00191392" w:rsidRPr="004F59B7" w:rsidRDefault="00191392" w:rsidP="00191392">
            <w:pPr>
              <w:pStyle w:val="TAL"/>
            </w:pPr>
            <w:r w:rsidRPr="004F59B7">
              <w:t>SIB12-IEs-r</w:t>
            </w:r>
            <w:proofErr w:type="gramStart"/>
            <w:r w:rsidRPr="004F59B7">
              <w:t>16 ::=</w:t>
            </w:r>
            <w:proofErr w:type="gramEnd"/>
            <w:r w:rsidRPr="004F59B7">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B84F750" w14:textId="77777777" w:rsidR="00191392" w:rsidRPr="004F59B7" w:rsidRDefault="00191392" w:rsidP="00191392">
            <w:pPr>
              <w:pStyle w:val="TAL"/>
            </w:pPr>
          </w:p>
        </w:tc>
        <w:tc>
          <w:tcPr>
            <w:tcW w:w="1701" w:type="dxa"/>
            <w:tcBorders>
              <w:top w:val="single" w:sz="4" w:space="0" w:color="auto"/>
              <w:left w:val="single" w:sz="4" w:space="0" w:color="auto"/>
              <w:bottom w:val="single" w:sz="4" w:space="0" w:color="auto"/>
              <w:right w:val="single" w:sz="4" w:space="0" w:color="auto"/>
            </w:tcBorders>
          </w:tcPr>
          <w:p w14:paraId="6710B8CA" w14:textId="77777777" w:rsidR="00191392" w:rsidRPr="004F59B7" w:rsidRDefault="00191392" w:rsidP="00191392">
            <w:pPr>
              <w:pStyle w:val="TAL"/>
            </w:pPr>
          </w:p>
        </w:tc>
        <w:tc>
          <w:tcPr>
            <w:tcW w:w="1245" w:type="dxa"/>
            <w:tcBorders>
              <w:top w:val="single" w:sz="4" w:space="0" w:color="auto"/>
              <w:left w:val="single" w:sz="4" w:space="0" w:color="auto"/>
              <w:bottom w:val="single" w:sz="4" w:space="0" w:color="auto"/>
              <w:right w:val="single" w:sz="4" w:space="0" w:color="auto"/>
            </w:tcBorders>
          </w:tcPr>
          <w:p w14:paraId="078DF9A0" w14:textId="77777777" w:rsidR="00191392" w:rsidRPr="004F59B7" w:rsidRDefault="00191392" w:rsidP="00191392">
            <w:pPr>
              <w:pStyle w:val="TAL"/>
            </w:pPr>
          </w:p>
        </w:tc>
      </w:tr>
      <w:tr w:rsidR="00191392" w:rsidRPr="004F59B7" w14:paraId="72563BD8" w14:textId="77777777" w:rsidTr="00191392">
        <w:tc>
          <w:tcPr>
            <w:tcW w:w="4536" w:type="dxa"/>
            <w:tcBorders>
              <w:top w:val="single" w:sz="4" w:space="0" w:color="auto"/>
              <w:left w:val="single" w:sz="4" w:space="0" w:color="auto"/>
              <w:bottom w:val="single" w:sz="4" w:space="0" w:color="auto"/>
              <w:right w:val="single" w:sz="4" w:space="0" w:color="auto"/>
            </w:tcBorders>
            <w:hideMark/>
          </w:tcPr>
          <w:p w14:paraId="6D24FA20" w14:textId="77777777" w:rsidR="00191392" w:rsidRPr="004F59B7" w:rsidRDefault="00191392" w:rsidP="00191392">
            <w:pPr>
              <w:pStyle w:val="TAL"/>
              <w:rPr>
                <w:lang w:eastAsia="zh-CN"/>
              </w:rPr>
            </w:pPr>
            <w:r w:rsidRPr="004F59B7">
              <w:rPr>
                <w:lang w:eastAsia="zh-CN"/>
              </w:rPr>
              <w:t xml:space="preserve">  </w:t>
            </w:r>
            <w:r w:rsidRPr="004F59B7">
              <w:t xml:space="preserve">sl-ConfigCommonNR-r16 SEQUENCE </w:t>
            </w:r>
            <w:r w:rsidRPr="004F59B7">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3E9C9E47" w14:textId="77777777" w:rsidR="00191392" w:rsidRPr="004F59B7" w:rsidRDefault="00191392" w:rsidP="00191392">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970DEFD" w14:textId="77777777" w:rsidR="00191392" w:rsidRPr="004F59B7" w:rsidRDefault="00191392" w:rsidP="0019139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A27578B" w14:textId="77777777" w:rsidR="00191392" w:rsidRPr="004F59B7" w:rsidRDefault="00191392" w:rsidP="00191392">
            <w:pPr>
              <w:pStyle w:val="TAL"/>
            </w:pPr>
          </w:p>
        </w:tc>
      </w:tr>
      <w:tr w:rsidR="00191392" w:rsidRPr="004F59B7" w14:paraId="508500C2" w14:textId="77777777" w:rsidTr="00191392">
        <w:tc>
          <w:tcPr>
            <w:tcW w:w="4536" w:type="dxa"/>
            <w:tcBorders>
              <w:top w:val="single" w:sz="4" w:space="0" w:color="auto"/>
              <w:left w:val="single" w:sz="4" w:space="0" w:color="auto"/>
              <w:bottom w:val="single" w:sz="4" w:space="0" w:color="auto"/>
              <w:right w:val="single" w:sz="4" w:space="0" w:color="auto"/>
            </w:tcBorders>
            <w:hideMark/>
          </w:tcPr>
          <w:p w14:paraId="7142D131" w14:textId="77777777" w:rsidR="00191392" w:rsidRPr="004F59B7" w:rsidRDefault="00191392" w:rsidP="00191392">
            <w:pPr>
              <w:pStyle w:val="TAL"/>
              <w:rPr>
                <w:lang w:eastAsia="zh-CN"/>
              </w:rPr>
            </w:pPr>
            <w:r w:rsidRPr="004F59B7">
              <w:t xml:space="preserve">    sl-CSI-Acquisition-r16</w:t>
            </w:r>
          </w:p>
        </w:tc>
        <w:tc>
          <w:tcPr>
            <w:tcW w:w="2268" w:type="dxa"/>
            <w:tcBorders>
              <w:top w:val="single" w:sz="4" w:space="0" w:color="auto"/>
              <w:left w:val="single" w:sz="4" w:space="0" w:color="auto"/>
              <w:bottom w:val="single" w:sz="4" w:space="0" w:color="auto"/>
              <w:right w:val="single" w:sz="4" w:space="0" w:color="auto"/>
            </w:tcBorders>
            <w:hideMark/>
          </w:tcPr>
          <w:p w14:paraId="2B602B3B" w14:textId="77777777" w:rsidR="00191392" w:rsidRPr="004F59B7" w:rsidRDefault="00191392" w:rsidP="00191392">
            <w:pPr>
              <w:pStyle w:val="TAL"/>
              <w:rPr>
                <w:lang w:eastAsia="zh-CN"/>
              </w:rPr>
            </w:pPr>
            <w:r w:rsidRPr="004F59B7">
              <w:t>enabled</w:t>
            </w:r>
          </w:p>
        </w:tc>
        <w:tc>
          <w:tcPr>
            <w:tcW w:w="1701" w:type="dxa"/>
            <w:tcBorders>
              <w:top w:val="single" w:sz="4" w:space="0" w:color="auto"/>
              <w:left w:val="single" w:sz="4" w:space="0" w:color="auto"/>
              <w:bottom w:val="single" w:sz="4" w:space="0" w:color="auto"/>
              <w:right w:val="single" w:sz="4" w:space="0" w:color="auto"/>
            </w:tcBorders>
          </w:tcPr>
          <w:p w14:paraId="2367359A" w14:textId="77777777" w:rsidR="00191392" w:rsidRPr="004F59B7" w:rsidRDefault="00191392" w:rsidP="0019139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9800D24" w14:textId="77777777" w:rsidR="00191392" w:rsidRPr="004F59B7" w:rsidRDefault="00191392" w:rsidP="00191392">
            <w:pPr>
              <w:pStyle w:val="TAL"/>
            </w:pPr>
          </w:p>
        </w:tc>
      </w:tr>
      <w:tr w:rsidR="00191392" w:rsidRPr="004F59B7" w14:paraId="1A62E487" w14:textId="77777777" w:rsidTr="00191392">
        <w:tc>
          <w:tcPr>
            <w:tcW w:w="4536" w:type="dxa"/>
            <w:tcBorders>
              <w:top w:val="single" w:sz="4" w:space="0" w:color="auto"/>
              <w:left w:val="single" w:sz="4" w:space="0" w:color="auto"/>
              <w:bottom w:val="single" w:sz="4" w:space="0" w:color="auto"/>
              <w:right w:val="single" w:sz="4" w:space="0" w:color="auto"/>
            </w:tcBorders>
            <w:hideMark/>
          </w:tcPr>
          <w:p w14:paraId="197AF4C9" w14:textId="77777777" w:rsidR="00191392" w:rsidRPr="004F59B7" w:rsidRDefault="00191392" w:rsidP="00191392">
            <w:pPr>
              <w:pStyle w:val="TAL"/>
              <w:rPr>
                <w:lang w:eastAsia="zh-CN"/>
              </w:rPr>
            </w:pPr>
            <w:r w:rsidRPr="004F59B7">
              <w:t xml:space="preserve">  </w:t>
            </w:r>
            <w:r w:rsidRPr="004F59B7">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1D0D827C" w14:textId="77777777" w:rsidR="00191392" w:rsidRPr="004F59B7" w:rsidRDefault="00191392" w:rsidP="00191392">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A53A31E" w14:textId="77777777" w:rsidR="00191392" w:rsidRPr="004F59B7" w:rsidRDefault="00191392" w:rsidP="0019139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5A58818" w14:textId="77777777" w:rsidR="00191392" w:rsidRPr="004F59B7" w:rsidRDefault="00191392" w:rsidP="00191392">
            <w:pPr>
              <w:pStyle w:val="TAL"/>
            </w:pPr>
          </w:p>
        </w:tc>
      </w:tr>
      <w:tr w:rsidR="00191392" w:rsidRPr="004F59B7" w14:paraId="5CB411F2" w14:textId="77777777" w:rsidTr="00191392">
        <w:tc>
          <w:tcPr>
            <w:tcW w:w="4536" w:type="dxa"/>
            <w:tcBorders>
              <w:top w:val="single" w:sz="4" w:space="0" w:color="auto"/>
              <w:left w:val="single" w:sz="4" w:space="0" w:color="auto"/>
              <w:bottom w:val="single" w:sz="4" w:space="0" w:color="auto"/>
              <w:right w:val="single" w:sz="4" w:space="0" w:color="auto"/>
            </w:tcBorders>
            <w:hideMark/>
          </w:tcPr>
          <w:p w14:paraId="5EE5C06B" w14:textId="77777777" w:rsidR="00191392" w:rsidRPr="004F59B7" w:rsidRDefault="00191392" w:rsidP="00191392">
            <w:pPr>
              <w:pStyle w:val="TAL"/>
            </w:pPr>
            <w:r w:rsidRPr="004F59B7">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2F13BD9C" w14:textId="77777777" w:rsidR="00191392" w:rsidRPr="004F59B7" w:rsidRDefault="00191392" w:rsidP="00191392">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35DE35D" w14:textId="77777777" w:rsidR="00191392" w:rsidRPr="004F59B7" w:rsidRDefault="00191392" w:rsidP="0019139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3E82A85" w14:textId="77777777" w:rsidR="00191392" w:rsidRPr="004F59B7" w:rsidRDefault="00191392" w:rsidP="00191392">
            <w:pPr>
              <w:pStyle w:val="TAL"/>
            </w:pPr>
          </w:p>
        </w:tc>
      </w:tr>
    </w:tbl>
    <w:p w14:paraId="032164C2" w14:textId="77777777" w:rsidR="00191392" w:rsidRPr="004F59B7" w:rsidRDefault="00191392" w:rsidP="00191392">
      <w:pPr>
        <w:rPr>
          <w:lang w:eastAsia="zh-CN"/>
        </w:rPr>
      </w:pPr>
    </w:p>
    <w:p w14:paraId="332312E9" w14:textId="77777777" w:rsidR="00191392" w:rsidRDefault="00191392" w:rsidP="00191392">
      <w:pPr>
        <w:pStyle w:val="TH"/>
      </w:pPr>
      <w:r w:rsidRPr="00F511A5">
        <w:t xml:space="preserve">Table 12.2.7.1.3.3-2: </w:t>
      </w:r>
      <w:proofErr w:type="spellStart"/>
      <w:r w:rsidRPr="004F59B7">
        <w:rPr>
          <w:i/>
        </w:rPr>
        <w:t>RRCReconfigurationSidelink</w:t>
      </w:r>
      <w:proofErr w:type="spellEnd"/>
      <w:r w:rsidRPr="00F511A5">
        <w:rPr>
          <w:i/>
        </w:rPr>
        <w:t xml:space="preserve"> </w:t>
      </w:r>
      <w:r w:rsidRPr="00F511A5">
        <w:t>(step 2, Table 12.2.7.1.3.2-1)</w:t>
      </w:r>
    </w:p>
    <w:tbl>
      <w:tblPr>
        <w:tblW w:w="9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4"/>
        <w:gridCol w:w="2269"/>
        <w:gridCol w:w="1701"/>
        <w:gridCol w:w="1246"/>
      </w:tblGrid>
      <w:tr w:rsidR="00191392" w:rsidRPr="004F59B7" w14:paraId="09BE46BC" w14:textId="77777777" w:rsidTr="00191392">
        <w:tc>
          <w:tcPr>
            <w:tcW w:w="9750" w:type="dxa"/>
            <w:gridSpan w:val="4"/>
            <w:tcBorders>
              <w:top w:val="single" w:sz="4" w:space="0" w:color="auto"/>
              <w:left w:val="single" w:sz="4" w:space="0" w:color="auto"/>
              <w:bottom w:val="single" w:sz="4" w:space="0" w:color="auto"/>
              <w:right w:val="single" w:sz="4" w:space="0" w:color="auto"/>
            </w:tcBorders>
            <w:hideMark/>
          </w:tcPr>
          <w:p w14:paraId="63994378" w14:textId="77777777" w:rsidR="00191392" w:rsidRPr="004F59B7" w:rsidRDefault="00191392" w:rsidP="00191392">
            <w:pPr>
              <w:pStyle w:val="TAL"/>
            </w:pPr>
            <w:r w:rsidRPr="004F59B7">
              <w:t xml:space="preserve">Derivation Path: TS 38.508-1 [4], Table 4.6.1A-3 with </w:t>
            </w:r>
            <w:r w:rsidRPr="004F59B7">
              <w:rPr>
                <w:lang w:eastAsia="zh-CN"/>
              </w:rPr>
              <w:t>condition</w:t>
            </w:r>
            <w:r w:rsidRPr="004F59B7">
              <w:t xml:space="preserve"> </w:t>
            </w:r>
            <w:proofErr w:type="spellStart"/>
            <w:r w:rsidRPr="004F59B7">
              <w:rPr>
                <w:snapToGrid w:val="0"/>
                <w:lang w:eastAsia="zh-CN"/>
              </w:rPr>
              <w:t>SL_CSI</w:t>
            </w:r>
            <w:proofErr w:type="spellEnd"/>
            <w:r w:rsidRPr="004F59B7">
              <w:rPr>
                <w:snapToGrid w:val="0"/>
                <w:lang w:eastAsia="zh-CN"/>
              </w:rPr>
              <w:t xml:space="preserve"> </w:t>
            </w:r>
            <w:r w:rsidRPr="004F59B7">
              <w:rPr>
                <w:rFonts w:hint="eastAsia"/>
                <w:snapToGrid w:val="0"/>
                <w:lang w:eastAsia="zh-CN"/>
              </w:rPr>
              <w:t>and</w:t>
            </w:r>
            <w:r w:rsidRPr="004F59B7">
              <w:rPr>
                <w:snapToGrid w:val="0"/>
                <w:lang w:eastAsia="zh-CN"/>
              </w:rPr>
              <w:t xml:space="preserve"> TX</w:t>
            </w:r>
          </w:p>
        </w:tc>
      </w:tr>
      <w:tr w:rsidR="00191392" w:rsidRPr="004F59B7" w14:paraId="31B45814" w14:textId="77777777" w:rsidTr="00191392">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C629A" w14:textId="77777777" w:rsidR="00191392" w:rsidRPr="004F59B7" w:rsidRDefault="00191392" w:rsidP="00191392">
            <w:pPr>
              <w:pStyle w:val="TAH"/>
            </w:pPr>
            <w:r w:rsidRPr="004F59B7">
              <w:t>Information Element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F92A6" w14:textId="77777777" w:rsidR="00191392" w:rsidRPr="004F59B7" w:rsidRDefault="00191392" w:rsidP="00191392">
            <w:pPr>
              <w:pStyle w:val="TAH"/>
            </w:pPr>
            <w:r w:rsidRPr="004F59B7">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9C8F0" w14:textId="77777777" w:rsidR="00191392" w:rsidRPr="004F59B7" w:rsidRDefault="00191392" w:rsidP="00191392">
            <w:pPr>
              <w:pStyle w:val="TAH"/>
            </w:pPr>
            <w:r w:rsidRPr="004F59B7">
              <w:t>Comment</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E88D6" w14:textId="77777777" w:rsidR="00191392" w:rsidRPr="004F59B7" w:rsidRDefault="00191392" w:rsidP="00191392">
            <w:pPr>
              <w:pStyle w:val="TAH"/>
            </w:pPr>
            <w:r w:rsidRPr="004F59B7">
              <w:t>Condition</w:t>
            </w:r>
          </w:p>
        </w:tc>
      </w:tr>
      <w:tr w:rsidR="00191392" w:rsidRPr="004F59B7" w14:paraId="5932DA39" w14:textId="77777777" w:rsidTr="00191392">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3C50A" w14:textId="77777777" w:rsidR="00191392" w:rsidRPr="004F59B7" w:rsidRDefault="00191392" w:rsidP="00191392">
            <w:pPr>
              <w:pStyle w:val="TAL"/>
            </w:pPr>
            <w:proofErr w:type="spellStart"/>
            <w:proofErr w:type="gramStart"/>
            <w:r w:rsidRPr="004F59B7">
              <w:t>RRCReconfigurationSidelink</w:t>
            </w:r>
            <w:proofErr w:type="spellEnd"/>
            <w:r w:rsidRPr="004F59B7">
              <w:t xml:space="preserve"> ::=</w:t>
            </w:r>
            <w:proofErr w:type="gramEnd"/>
            <w:r w:rsidRPr="004F59B7">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AFF4E" w14:textId="77777777" w:rsidR="00191392" w:rsidRPr="004F59B7" w:rsidRDefault="00191392" w:rsidP="0019139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111C0" w14:textId="77777777" w:rsidR="00191392" w:rsidRPr="004F59B7" w:rsidRDefault="00191392" w:rsidP="00191392">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2D85B" w14:textId="77777777" w:rsidR="00191392" w:rsidRPr="004F59B7" w:rsidRDefault="00191392" w:rsidP="00191392">
            <w:pPr>
              <w:pStyle w:val="TAL"/>
            </w:pPr>
          </w:p>
        </w:tc>
      </w:tr>
      <w:tr w:rsidR="00191392" w:rsidRPr="004F59B7" w14:paraId="09808B52" w14:textId="77777777" w:rsidTr="00191392">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A9B45" w14:textId="77777777" w:rsidR="00191392" w:rsidRPr="004F59B7" w:rsidRDefault="00191392" w:rsidP="00191392">
            <w:pPr>
              <w:pStyle w:val="TAL"/>
              <w:rPr>
                <w:snapToGrid w:val="0"/>
              </w:rPr>
            </w:pPr>
            <w:r w:rsidRPr="004F59B7">
              <w:rPr>
                <w:snapToGrid w:val="0"/>
                <w:lang w:eastAsia="zh-CN"/>
              </w:rPr>
              <w:t xml:space="preserve">  </w:t>
            </w:r>
            <w:proofErr w:type="spellStart"/>
            <w:r w:rsidRPr="004F59B7">
              <w:t>criticalExtensions</w:t>
            </w:r>
            <w:proofErr w:type="spellEnd"/>
            <w:r w:rsidRPr="004F59B7">
              <w:t xml:space="preserve">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36262" w14:textId="77777777" w:rsidR="00191392" w:rsidRPr="004F59B7" w:rsidRDefault="00191392" w:rsidP="0019139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22BE8" w14:textId="77777777" w:rsidR="00191392" w:rsidRPr="004F59B7" w:rsidRDefault="00191392" w:rsidP="00191392">
            <w:pPr>
              <w:pStyle w:val="TAL"/>
              <w:rPr>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B491C" w14:textId="77777777" w:rsidR="00191392" w:rsidRPr="004F59B7" w:rsidRDefault="00191392" w:rsidP="00191392">
            <w:pPr>
              <w:pStyle w:val="TAL"/>
              <w:rPr>
                <w:snapToGrid w:val="0"/>
              </w:rPr>
            </w:pPr>
          </w:p>
        </w:tc>
      </w:tr>
      <w:tr w:rsidR="00191392" w:rsidRPr="004F59B7" w14:paraId="688E8BE4" w14:textId="77777777" w:rsidTr="00191392">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D7B98" w14:textId="77777777" w:rsidR="00191392" w:rsidRPr="004F59B7" w:rsidRDefault="00191392" w:rsidP="00191392">
            <w:pPr>
              <w:pStyle w:val="TAL"/>
              <w:rPr>
                <w:snapToGrid w:val="0"/>
              </w:rPr>
            </w:pPr>
            <w:r w:rsidRPr="004F59B7">
              <w:rPr>
                <w:snapToGrid w:val="0"/>
                <w:lang w:eastAsia="zh-CN"/>
              </w:rPr>
              <w:t xml:space="preserve">    </w:t>
            </w:r>
            <w:r w:rsidRPr="004F59B7">
              <w:t>rrcReconfigurationSidelink-r16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B2F8A" w14:textId="77777777" w:rsidR="00191392" w:rsidRPr="004F59B7" w:rsidRDefault="00191392" w:rsidP="0019139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B9940" w14:textId="77777777" w:rsidR="00191392" w:rsidRPr="004F59B7" w:rsidRDefault="00191392" w:rsidP="00191392">
            <w:pPr>
              <w:pStyle w:val="TAL"/>
              <w:rPr>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2F71B" w14:textId="77777777" w:rsidR="00191392" w:rsidRPr="004F59B7" w:rsidRDefault="00191392" w:rsidP="00191392">
            <w:pPr>
              <w:pStyle w:val="TAL"/>
              <w:rPr>
                <w:snapToGrid w:val="0"/>
              </w:rPr>
            </w:pPr>
          </w:p>
        </w:tc>
      </w:tr>
      <w:tr w:rsidR="00191392" w:rsidRPr="004F59B7" w14:paraId="678E48AD" w14:textId="77777777" w:rsidTr="00191392">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995CD" w14:textId="77777777" w:rsidR="00191392" w:rsidRPr="004F59B7" w:rsidRDefault="00191392" w:rsidP="00191392">
            <w:pPr>
              <w:pStyle w:val="TAL"/>
              <w:rPr>
                <w:snapToGrid w:val="0"/>
              </w:rPr>
            </w:pPr>
            <w:r w:rsidRPr="004F59B7">
              <w:rPr>
                <w:snapToGrid w:val="0"/>
                <w:lang w:eastAsia="zh-CN"/>
              </w:rPr>
              <w:t xml:space="preserve">      </w:t>
            </w:r>
            <w:r w:rsidRPr="004F59B7">
              <w:rPr>
                <w:rFonts w:eastAsia="等线"/>
              </w:rPr>
              <w:t>sl-CSI</w:t>
            </w:r>
            <w:r w:rsidRPr="004F59B7">
              <w:t>-RS</w:t>
            </w:r>
            <w:r w:rsidRPr="004F59B7">
              <w:rPr>
                <w:rFonts w:eastAsia="等线"/>
              </w:rPr>
              <w:t>-Config-r16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4A980" w14:textId="77777777" w:rsidR="00191392" w:rsidRPr="004F59B7" w:rsidRDefault="00191392" w:rsidP="0019139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746AC" w14:textId="77777777" w:rsidR="00191392" w:rsidRPr="004F59B7" w:rsidRDefault="00191392" w:rsidP="00191392">
            <w:pPr>
              <w:pStyle w:val="TAL"/>
              <w:rPr>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F3703" w14:textId="77777777" w:rsidR="00191392" w:rsidRPr="004F59B7" w:rsidRDefault="00191392" w:rsidP="00191392">
            <w:pPr>
              <w:pStyle w:val="TAL"/>
              <w:rPr>
                <w:snapToGrid w:val="0"/>
              </w:rPr>
            </w:pPr>
          </w:p>
        </w:tc>
      </w:tr>
      <w:tr w:rsidR="00191392" w:rsidRPr="004F59B7" w14:paraId="5EA9F167" w14:textId="77777777" w:rsidTr="00191392">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705D7" w14:textId="77777777" w:rsidR="00191392" w:rsidRPr="004F59B7" w:rsidRDefault="00191392" w:rsidP="00191392">
            <w:pPr>
              <w:pStyle w:val="TAL"/>
              <w:rPr>
                <w:snapToGrid w:val="0"/>
                <w:lang w:eastAsia="zh-CN"/>
              </w:rPr>
            </w:pPr>
            <w:r w:rsidRPr="004F59B7">
              <w:rPr>
                <w:snapToGrid w:val="0"/>
                <w:lang w:eastAsia="zh-CN"/>
              </w:rPr>
              <w:t xml:space="preserve">        Setup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7DFA6" w14:textId="77777777" w:rsidR="00191392" w:rsidRPr="004F59B7" w:rsidRDefault="00191392" w:rsidP="0019139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BB547" w14:textId="77777777" w:rsidR="00191392" w:rsidRPr="004F59B7" w:rsidRDefault="00191392" w:rsidP="00191392">
            <w:pPr>
              <w:pStyle w:val="TAL"/>
              <w:rPr>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633B1" w14:textId="77777777" w:rsidR="00191392" w:rsidRPr="004F59B7" w:rsidRDefault="00191392" w:rsidP="00191392">
            <w:pPr>
              <w:pStyle w:val="TAL"/>
              <w:rPr>
                <w:snapToGrid w:val="0"/>
              </w:rPr>
            </w:pPr>
          </w:p>
        </w:tc>
      </w:tr>
      <w:tr w:rsidR="00191392" w:rsidRPr="004F59B7" w14:paraId="43972F84" w14:textId="77777777" w:rsidTr="00191392">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EF008" w14:textId="77777777" w:rsidR="00191392" w:rsidRPr="004F59B7" w:rsidRDefault="00191392" w:rsidP="00191392">
            <w:pPr>
              <w:pStyle w:val="TAL"/>
              <w:rPr>
                <w:snapToGrid w:val="0"/>
                <w:lang w:eastAsia="zh-CN"/>
              </w:rPr>
            </w:pPr>
            <w:r w:rsidRPr="004F59B7">
              <w:rPr>
                <w:snapToGrid w:val="0"/>
                <w:lang w:eastAsia="zh-CN"/>
              </w:rPr>
              <w:t xml:space="preserve">          </w:t>
            </w:r>
            <w:r w:rsidRPr="004F59B7">
              <w:t>sl-CSI-RS-FreqAllocation-r16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B4729" w14:textId="77777777" w:rsidR="00191392" w:rsidRPr="004F59B7" w:rsidRDefault="00191392" w:rsidP="00191392">
            <w:pPr>
              <w:pStyle w:val="TAL"/>
            </w:pPr>
            <w:r w:rsidRPr="004F59B7">
              <w:rPr>
                <w:lang w:eastAsia="zh-CN"/>
              </w:rPr>
              <w:t>Any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5CB15" w14:textId="77777777" w:rsidR="00191392" w:rsidRPr="004F59B7" w:rsidRDefault="00191392" w:rsidP="00191392">
            <w:pPr>
              <w:pStyle w:val="TAL"/>
              <w:rPr>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CC0A5" w14:textId="77777777" w:rsidR="00191392" w:rsidRPr="004F59B7" w:rsidRDefault="00191392" w:rsidP="00191392">
            <w:pPr>
              <w:pStyle w:val="TAL"/>
              <w:rPr>
                <w:snapToGrid w:val="0"/>
              </w:rPr>
            </w:pPr>
          </w:p>
        </w:tc>
      </w:tr>
      <w:tr w:rsidR="00191392" w:rsidRPr="004F59B7" w14:paraId="6A94E671" w14:textId="77777777" w:rsidTr="00191392">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6AFED" w14:textId="77777777" w:rsidR="00191392" w:rsidRPr="004F59B7" w:rsidRDefault="00191392" w:rsidP="00191392">
            <w:pPr>
              <w:pStyle w:val="TAL"/>
              <w:rPr>
                <w:snapToGrid w:val="0"/>
                <w:lang w:eastAsia="zh-CN"/>
              </w:rPr>
            </w:pPr>
            <w:r w:rsidRPr="004F59B7">
              <w:rPr>
                <w:snapToGrid w:val="0"/>
                <w:lang w:eastAsia="zh-CN"/>
              </w:rPr>
              <w:t xml:space="preserve">          </w:t>
            </w:r>
            <w:r w:rsidRPr="004F59B7">
              <w:t>sl-CSI-RS-FirstSymbol-r16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7C9D4" w14:textId="77777777" w:rsidR="00191392" w:rsidRPr="004F59B7" w:rsidRDefault="00191392" w:rsidP="00191392">
            <w:pPr>
              <w:pStyle w:val="TAL"/>
            </w:pPr>
            <w:r w:rsidRPr="004F59B7">
              <w:t>(</w:t>
            </w:r>
            <w:proofErr w:type="gramStart"/>
            <w:r w:rsidRPr="004F59B7">
              <w:t>3..</w:t>
            </w:r>
            <w:proofErr w:type="gramEnd"/>
            <w:r w:rsidRPr="004F59B7">
              <w:t>12)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67C5F" w14:textId="77777777" w:rsidR="00191392" w:rsidRPr="004F59B7" w:rsidRDefault="00191392" w:rsidP="00191392">
            <w:pPr>
              <w:pStyle w:val="TAL"/>
              <w:rPr>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DFE63" w14:textId="77777777" w:rsidR="00191392" w:rsidRPr="004F59B7" w:rsidRDefault="00191392" w:rsidP="00191392">
            <w:pPr>
              <w:pStyle w:val="TAL"/>
              <w:rPr>
                <w:snapToGrid w:val="0"/>
              </w:rPr>
            </w:pPr>
          </w:p>
        </w:tc>
      </w:tr>
      <w:tr w:rsidR="00191392" w:rsidRPr="004F59B7" w14:paraId="53E738E5" w14:textId="77777777" w:rsidTr="00191392">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96C04" w14:textId="77777777" w:rsidR="00191392" w:rsidRPr="004F59B7" w:rsidRDefault="00191392" w:rsidP="00191392">
            <w:pPr>
              <w:pStyle w:val="TAL"/>
              <w:rPr>
                <w:snapToGrid w:val="0"/>
                <w:lang w:eastAsia="zh-CN"/>
              </w:rPr>
            </w:pPr>
            <w:r w:rsidRPr="004F59B7">
              <w:rPr>
                <w:snapToGrid w:val="0"/>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1D608" w14:textId="77777777" w:rsidR="00191392" w:rsidRPr="004F59B7" w:rsidRDefault="00191392" w:rsidP="0019139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CBF0E" w14:textId="77777777" w:rsidR="00191392" w:rsidRPr="004F59B7" w:rsidRDefault="00191392" w:rsidP="00191392">
            <w:pPr>
              <w:pStyle w:val="TAL"/>
              <w:rPr>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A673C" w14:textId="77777777" w:rsidR="00191392" w:rsidRPr="004F59B7" w:rsidRDefault="00191392" w:rsidP="00191392">
            <w:pPr>
              <w:pStyle w:val="TAL"/>
              <w:rPr>
                <w:snapToGrid w:val="0"/>
              </w:rPr>
            </w:pPr>
          </w:p>
        </w:tc>
      </w:tr>
      <w:tr w:rsidR="00191392" w:rsidRPr="004F59B7" w14:paraId="49406012" w14:textId="77777777" w:rsidTr="00191392">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E89B2" w14:textId="77777777" w:rsidR="00191392" w:rsidRPr="004F59B7" w:rsidRDefault="00191392" w:rsidP="00191392">
            <w:pPr>
              <w:pStyle w:val="TAL"/>
              <w:rPr>
                <w:snapToGrid w:val="0"/>
                <w:lang w:eastAsia="zh-CN"/>
              </w:rPr>
            </w:pPr>
            <w:r w:rsidRPr="004F59B7">
              <w:rPr>
                <w:snapToGrid w:val="0"/>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57011" w14:textId="77777777" w:rsidR="00191392" w:rsidRPr="004F59B7" w:rsidRDefault="00191392" w:rsidP="0019139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9266E" w14:textId="77777777" w:rsidR="00191392" w:rsidRPr="004F59B7" w:rsidRDefault="00191392" w:rsidP="00191392">
            <w:pPr>
              <w:pStyle w:val="TAL"/>
              <w:rPr>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3ECCE" w14:textId="77777777" w:rsidR="00191392" w:rsidRPr="004F59B7" w:rsidRDefault="00191392" w:rsidP="00191392">
            <w:pPr>
              <w:pStyle w:val="TAL"/>
              <w:rPr>
                <w:snapToGrid w:val="0"/>
              </w:rPr>
            </w:pPr>
          </w:p>
        </w:tc>
      </w:tr>
      <w:tr w:rsidR="00191392" w:rsidRPr="004F59B7" w14:paraId="787325E4" w14:textId="77777777" w:rsidTr="00191392">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26616" w14:textId="77777777" w:rsidR="00191392" w:rsidRPr="004F59B7" w:rsidRDefault="00191392" w:rsidP="00191392">
            <w:pPr>
              <w:pStyle w:val="TAL"/>
              <w:rPr>
                <w:snapToGrid w:val="0"/>
              </w:rPr>
            </w:pPr>
            <w:r w:rsidRPr="004F59B7">
              <w:rPr>
                <w:snapToGrid w:val="0"/>
                <w:lang w:eastAsia="zh-CN"/>
              </w:rPr>
              <w:t xml:space="preserve">      </w:t>
            </w:r>
            <w:r w:rsidRPr="004F59B7">
              <w:t>sl-LatencyBoundCSI-Report-r16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321C5" w14:textId="77777777" w:rsidR="00191392" w:rsidRPr="004F59B7" w:rsidRDefault="00191392" w:rsidP="00191392">
            <w:pPr>
              <w:pStyle w:val="TAL"/>
            </w:pPr>
            <w:r w:rsidRPr="004F59B7">
              <w:t>(</w:t>
            </w:r>
            <w:proofErr w:type="gramStart"/>
            <w:r w:rsidRPr="004F59B7">
              <w:t>3..</w:t>
            </w:r>
            <w:proofErr w:type="gramEnd"/>
            <w:r w:rsidRPr="004F59B7">
              <w:t>160)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38338" w14:textId="77777777" w:rsidR="00191392" w:rsidRPr="004F59B7" w:rsidRDefault="00191392" w:rsidP="00191392">
            <w:pPr>
              <w:pStyle w:val="TAL"/>
              <w:rPr>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DD076" w14:textId="77777777" w:rsidR="00191392" w:rsidRPr="004F59B7" w:rsidRDefault="00191392" w:rsidP="00191392">
            <w:pPr>
              <w:pStyle w:val="TAL"/>
              <w:rPr>
                <w:snapToGrid w:val="0"/>
              </w:rPr>
            </w:pPr>
          </w:p>
        </w:tc>
      </w:tr>
      <w:tr w:rsidR="00191392" w:rsidRPr="004F59B7" w14:paraId="6141CA66" w14:textId="77777777" w:rsidTr="00191392">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192A9" w14:textId="77777777" w:rsidR="00191392" w:rsidRPr="004F59B7" w:rsidRDefault="00191392" w:rsidP="00191392">
            <w:pPr>
              <w:pStyle w:val="TAL"/>
              <w:rPr>
                <w:snapToGrid w:val="0"/>
              </w:rPr>
            </w:pPr>
            <w:r w:rsidRPr="004F59B7">
              <w:rPr>
                <w:snapToGrid w:val="0"/>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460E5" w14:textId="77777777" w:rsidR="00191392" w:rsidRPr="004F59B7" w:rsidRDefault="00191392" w:rsidP="0019139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602A4" w14:textId="77777777" w:rsidR="00191392" w:rsidRPr="004F59B7" w:rsidRDefault="00191392" w:rsidP="00191392">
            <w:pPr>
              <w:pStyle w:val="TAL"/>
              <w:rPr>
                <w:snapToGrid w:val="0"/>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01211" w14:textId="77777777" w:rsidR="00191392" w:rsidRPr="004F59B7" w:rsidRDefault="00191392" w:rsidP="00191392">
            <w:pPr>
              <w:pStyle w:val="TAL"/>
              <w:rPr>
                <w:snapToGrid w:val="0"/>
              </w:rPr>
            </w:pPr>
          </w:p>
        </w:tc>
      </w:tr>
      <w:tr w:rsidR="00191392" w:rsidRPr="004F59B7" w14:paraId="01DAE5AE" w14:textId="77777777" w:rsidTr="00191392">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E9C0C" w14:textId="77777777" w:rsidR="00191392" w:rsidRPr="004F59B7" w:rsidRDefault="00191392" w:rsidP="00191392">
            <w:pPr>
              <w:pStyle w:val="TAL"/>
              <w:rPr>
                <w:snapToGrid w:val="0"/>
                <w:lang w:eastAsia="zh-CN"/>
              </w:rPr>
            </w:pPr>
            <w:r w:rsidRPr="004F59B7">
              <w:rPr>
                <w:snapToGrid w:val="0"/>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54EE7" w14:textId="77777777" w:rsidR="00191392" w:rsidRPr="004F59B7" w:rsidRDefault="00191392" w:rsidP="0019139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0C5E4" w14:textId="77777777" w:rsidR="00191392" w:rsidRPr="004F59B7" w:rsidRDefault="00191392" w:rsidP="00191392">
            <w:pPr>
              <w:pStyle w:val="TAL"/>
              <w:rPr>
                <w:snapToGrid w:val="0"/>
                <w:lang w:eastAsia="zh-CN"/>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48ABA" w14:textId="77777777" w:rsidR="00191392" w:rsidRPr="004F59B7" w:rsidRDefault="00191392" w:rsidP="00191392">
            <w:pPr>
              <w:pStyle w:val="TAL"/>
              <w:rPr>
                <w:snapToGrid w:val="0"/>
              </w:rPr>
            </w:pPr>
          </w:p>
        </w:tc>
      </w:tr>
      <w:tr w:rsidR="00191392" w:rsidRPr="004F59B7" w14:paraId="15A2FBD5" w14:textId="77777777" w:rsidTr="00191392">
        <w:tc>
          <w:tcPr>
            <w:tcW w:w="45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9EB19" w14:textId="77777777" w:rsidR="00191392" w:rsidRPr="004F59B7" w:rsidRDefault="00191392" w:rsidP="00191392">
            <w:pPr>
              <w:pStyle w:val="TAL"/>
              <w:rPr>
                <w:snapToGrid w:val="0"/>
                <w:lang w:eastAsia="zh-CN"/>
              </w:rPr>
            </w:pPr>
            <w:r w:rsidRPr="004F59B7">
              <w:rPr>
                <w:snapToGrid w:val="0"/>
                <w:lang w:eastAsia="zh-CN"/>
              </w:rPr>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D0257" w14:textId="77777777" w:rsidR="00191392" w:rsidRPr="004F59B7" w:rsidRDefault="00191392" w:rsidP="0019139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8F6E" w14:textId="77777777" w:rsidR="00191392" w:rsidRPr="004F59B7" w:rsidRDefault="00191392" w:rsidP="00191392">
            <w:pPr>
              <w:pStyle w:val="TAL"/>
              <w:rPr>
                <w:snapToGrid w:val="0"/>
                <w:lang w:eastAsia="zh-CN"/>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E6845" w14:textId="77777777" w:rsidR="00191392" w:rsidRPr="004F59B7" w:rsidRDefault="00191392" w:rsidP="00191392">
            <w:pPr>
              <w:pStyle w:val="TAL"/>
              <w:rPr>
                <w:snapToGrid w:val="0"/>
              </w:rPr>
            </w:pPr>
          </w:p>
        </w:tc>
      </w:tr>
    </w:tbl>
    <w:p w14:paraId="28A3C8E9" w14:textId="77777777" w:rsidR="00191392" w:rsidRPr="00394765" w:rsidRDefault="00191392" w:rsidP="00191392">
      <w:pPr>
        <w:rPr>
          <w:sz w:val="18"/>
          <w:lang w:eastAsia="zh-CN"/>
        </w:rPr>
      </w:pPr>
    </w:p>
    <w:p w14:paraId="2E5F64C4" w14:textId="77777777" w:rsidR="00191392" w:rsidRPr="00F511A5" w:rsidRDefault="00191392" w:rsidP="00191392">
      <w:pPr>
        <w:pStyle w:val="TH"/>
      </w:pPr>
      <w:r w:rsidRPr="00F511A5">
        <w:t xml:space="preserve">Table 12.2.7.1.3.3-3: </w:t>
      </w:r>
      <w:proofErr w:type="spellStart"/>
      <w:r w:rsidRPr="004F59B7">
        <w:rPr>
          <w:i/>
          <w:iCs/>
        </w:rPr>
        <w:t>RRCReconfigurationCompleteSidelink</w:t>
      </w:r>
      <w:proofErr w:type="spellEnd"/>
      <w:r w:rsidRPr="00F511A5">
        <w:rPr>
          <w:i/>
        </w:rPr>
        <w:t xml:space="preserve"> </w:t>
      </w:r>
      <w:r w:rsidRPr="00F511A5">
        <w:t>(step 3, Table 12.2.7.1.3.2-1)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191392" w:rsidRPr="004F59B7" w14:paraId="3007AB7F" w14:textId="77777777" w:rsidTr="00984A38">
        <w:tc>
          <w:tcPr>
            <w:tcW w:w="9600" w:type="dxa"/>
            <w:tcBorders>
              <w:top w:val="single" w:sz="4" w:space="0" w:color="auto"/>
              <w:left w:val="single" w:sz="4" w:space="0" w:color="auto"/>
              <w:bottom w:val="single" w:sz="4" w:space="0" w:color="auto"/>
              <w:right w:val="single" w:sz="4" w:space="0" w:color="auto"/>
            </w:tcBorders>
            <w:hideMark/>
          </w:tcPr>
          <w:p w14:paraId="1CA9900B" w14:textId="77777777" w:rsidR="00191392" w:rsidRPr="004F59B7" w:rsidRDefault="00191392" w:rsidP="00191392">
            <w:pPr>
              <w:pStyle w:val="TAL"/>
              <w:rPr>
                <w:lang w:eastAsia="zh-CN"/>
              </w:rPr>
            </w:pPr>
            <w:r w:rsidRPr="004F59B7">
              <w:rPr>
                <w:lang w:eastAsia="zh-CN"/>
              </w:rPr>
              <w:t>Derivation path: TS 38.508-1 [4], Table 4.6.1A-4 with condition RX</w:t>
            </w:r>
          </w:p>
        </w:tc>
      </w:tr>
    </w:tbl>
    <w:p w14:paraId="63D99E83" w14:textId="11198D61" w:rsidR="00433491" w:rsidRPr="00191392" w:rsidRDefault="00984A38" w:rsidP="00984A3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433491" w:rsidRPr="00191392"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58158" w14:textId="77777777" w:rsidR="009D6525" w:rsidRDefault="009D6525">
      <w:r>
        <w:separator/>
      </w:r>
    </w:p>
  </w:endnote>
  <w:endnote w:type="continuationSeparator" w:id="0">
    <w:p w14:paraId="7D94FE63" w14:textId="77777777" w:rsidR="009D6525" w:rsidRDefault="009D6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DotumChe">
    <w:altName w:val="Arial Unicode MS"/>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1A159" w14:textId="77777777" w:rsidR="009D6525" w:rsidRDefault="009D6525">
      <w:r>
        <w:separator/>
      </w:r>
    </w:p>
  </w:footnote>
  <w:footnote w:type="continuationSeparator" w:id="0">
    <w:p w14:paraId="2ED8FC06" w14:textId="77777777" w:rsidR="009D6525" w:rsidRDefault="009D6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07272" w14:textId="77777777" w:rsidR="00191392" w:rsidRDefault="001913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4C67E" w14:textId="77777777" w:rsidR="00191392" w:rsidRDefault="0019139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2A6C6" w14:textId="77777777" w:rsidR="00191392" w:rsidRDefault="0019139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8311A" w14:textId="77777777" w:rsidR="00191392" w:rsidRDefault="0019139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5"/>
  </w:num>
  <w:num w:numId="4">
    <w:abstractNumId w:val="6"/>
  </w:num>
  <w:num w:numId="5">
    <w:abstractNumId w:val="0"/>
  </w:num>
  <w:num w:numId="6">
    <w:abstractNumId w:val="7"/>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8"/>
  </w:num>
  <w:num w:numId="12">
    <w:abstractNumId w:val="13"/>
  </w:num>
  <w:num w:numId="13">
    <w:abstractNumId w:val="15"/>
  </w:num>
  <w:num w:numId="14">
    <w:abstractNumId w:val="2"/>
  </w:num>
  <w:num w:numId="15">
    <w:abstractNumId w:val="9"/>
  </w:num>
  <w:num w:numId="16">
    <w:abstractNumId w:val="10"/>
  </w:num>
  <w:num w:numId="17">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7"/>
    <w:rsid w:val="000032E0"/>
    <w:rsid w:val="0001713B"/>
    <w:rsid w:val="00021E07"/>
    <w:rsid w:val="00022E4A"/>
    <w:rsid w:val="00027674"/>
    <w:rsid w:val="00030120"/>
    <w:rsid w:val="00037AE7"/>
    <w:rsid w:val="00040385"/>
    <w:rsid w:val="00041E10"/>
    <w:rsid w:val="00043DF6"/>
    <w:rsid w:val="00044A05"/>
    <w:rsid w:val="00045805"/>
    <w:rsid w:val="000536CB"/>
    <w:rsid w:val="00053BE5"/>
    <w:rsid w:val="00055AEE"/>
    <w:rsid w:val="000646A0"/>
    <w:rsid w:val="00065842"/>
    <w:rsid w:val="00075A67"/>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1392"/>
    <w:rsid w:val="00192C46"/>
    <w:rsid w:val="00194F53"/>
    <w:rsid w:val="001A08B3"/>
    <w:rsid w:val="001A4606"/>
    <w:rsid w:val="001A7B60"/>
    <w:rsid w:val="001B2559"/>
    <w:rsid w:val="001B52F0"/>
    <w:rsid w:val="001B7A65"/>
    <w:rsid w:val="001C0861"/>
    <w:rsid w:val="001C67BC"/>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03F7"/>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06FB3"/>
    <w:rsid w:val="00410371"/>
    <w:rsid w:val="00420052"/>
    <w:rsid w:val="004242F1"/>
    <w:rsid w:val="0043349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497F"/>
    <w:rsid w:val="00547111"/>
    <w:rsid w:val="0056252E"/>
    <w:rsid w:val="00566203"/>
    <w:rsid w:val="00567140"/>
    <w:rsid w:val="0057503A"/>
    <w:rsid w:val="00581D8F"/>
    <w:rsid w:val="00587CC8"/>
    <w:rsid w:val="00592D74"/>
    <w:rsid w:val="00596E0E"/>
    <w:rsid w:val="005A3CEF"/>
    <w:rsid w:val="005A5C18"/>
    <w:rsid w:val="005B41CA"/>
    <w:rsid w:val="005D179A"/>
    <w:rsid w:val="005D1870"/>
    <w:rsid w:val="005D4CB0"/>
    <w:rsid w:val="005D5A2A"/>
    <w:rsid w:val="005D5C58"/>
    <w:rsid w:val="005E1D90"/>
    <w:rsid w:val="005E2C44"/>
    <w:rsid w:val="005E2DD0"/>
    <w:rsid w:val="005E6649"/>
    <w:rsid w:val="005F6D86"/>
    <w:rsid w:val="005F7895"/>
    <w:rsid w:val="0060364E"/>
    <w:rsid w:val="006141D7"/>
    <w:rsid w:val="00621188"/>
    <w:rsid w:val="0062316D"/>
    <w:rsid w:val="006257ED"/>
    <w:rsid w:val="006317D9"/>
    <w:rsid w:val="00635EC2"/>
    <w:rsid w:val="0063646B"/>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3F2C"/>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40BC"/>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14BB"/>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3117"/>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4A38"/>
    <w:rsid w:val="00986A6E"/>
    <w:rsid w:val="00990EF8"/>
    <w:rsid w:val="00991B88"/>
    <w:rsid w:val="009A0399"/>
    <w:rsid w:val="009A5753"/>
    <w:rsid w:val="009A579D"/>
    <w:rsid w:val="009B00FF"/>
    <w:rsid w:val="009B05FA"/>
    <w:rsid w:val="009B446D"/>
    <w:rsid w:val="009B4AA7"/>
    <w:rsid w:val="009C2EC3"/>
    <w:rsid w:val="009D6525"/>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0EFA"/>
    <w:rsid w:val="00AF1605"/>
    <w:rsid w:val="00AF28A1"/>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055F8"/>
    <w:rsid w:val="00C133B0"/>
    <w:rsid w:val="00C15B14"/>
    <w:rsid w:val="00C1654F"/>
    <w:rsid w:val="00C2060D"/>
    <w:rsid w:val="00C22CF0"/>
    <w:rsid w:val="00C23AF3"/>
    <w:rsid w:val="00C26A4A"/>
    <w:rsid w:val="00C320B7"/>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A6C06"/>
    <w:rsid w:val="00DB0829"/>
    <w:rsid w:val="00DB0E8C"/>
    <w:rsid w:val="00DB32FF"/>
    <w:rsid w:val="00DB4FD0"/>
    <w:rsid w:val="00DB6060"/>
    <w:rsid w:val="00DD2363"/>
    <w:rsid w:val="00DE2F10"/>
    <w:rsid w:val="00DE34CF"/>
    <w:rsid w:val="00DE42DB"/>
    <w:rsid w:val="00DE6A82"/>
    <w:rsid w:val="00E07DB8"/>
    <w:rsid w:val="00E13F3D"/>
    <w:rsid w:val="00E26D3B"/>
    <w:rsid w:val="00E34898"/>
    <w:rsid w:val="00E356B0"/>
    <w:rsid w:val="00E56C5A"/>
    <w:rsid w:val="00E57A1C"/>
    <w:rsid w:val="00E61721"/>
    <w:rsid w:val="00E62255"/>
    <w:rsid w:val="00E62713"/>
    <w:rsid w:val="00E70236"/>
    <w:rsid w:val="00E71635"/>
    <w:rsid w:val="00E80B68"/>
    <w:rsid w:val="00E83243"/>
    <w:rsid w:val="00E85504"/>
    <w:rsid w:val="00E868B6"/>
    <w:rsid w:val="00E905A5"/>
    <w:rsid w:val="00EA161C"/>
    <w:rsid w:val="00EB09B7"/>
    <w:rsid w:val="00EB2257"/>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51A6"/>
    <w:rsid w:val="00F35433"/>
    <w:rsid w:val="00F35E05"/>
    <w:rsid w:val="00F36F42"/>
    <w:rsid w:val="00F41331"/>
    <w:rsid w:val="00F53C0F"/>
    <w:rsid w:val="00F53D49"/>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4E15BB"/>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uiPriority w:val="99"/>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package" Target="embeddings/Microsoft_Visio_Drawing2.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png"/><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png"/><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png"/><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FDA52-D5CB-4ECC-95DF-D95BA2807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234</TotalTime>
  <Pages>17</Pages>
  <Words>5467</Words>
  <Characters>31167</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36561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2022-08-22T02:54:00Z</dcterms:created>
  <dcterms:modified xsi:type="dcterms:W3CDTF">2023-02-22T02:12:00Z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(3)mt8tGGSOQodKDyGQpVf6k3zBNNCs2RSg3zTK8H5zA/RhgR4ERo5l/glKzD/GDH5PAuPDI0l1
wUk8tMgFul4HuThy6zT9LivnBw/M1C+S0L3RQyN1InEkCFVCdXHz5qXa9cM4BPu5ViA0Hgs2
7Nv6IN60/l8fC4bNap1hZGMK+TtRn+SRntjL1aZXOrgXWGBajtzgba71ZcbExl+6Aa0FXIYf
GvincOKAnjMobJRlZd</vt:lpwstr>
  </property>
  <property fmtid="{D5CDD505-2E9C-101B-9397-08002B2CF9AE}" pid="22" name="_2015_ms_pID_7253431">
    <vt:lpwstr>9BoGJELCFZCCSbZxr61djXoFzqU8/luuyhcIf6nTmcC+2LMANDSXeq
e4fPird4Qid0jMm5ypKGbg4LXE+BGa/AqIMsMe1PgELgK9p17AqkSilQHEp1ewRO3QBMf5c2
BydF522oTAqePg/OzXdXy0RpPVy/NP/zn2QpLgBvNEuiaIhswZskcovQAOE1f7K57glwbSqa
4V0nCEVt8PclFHqCxu06aOGm8FKUXmVpnGzI</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1676616012</vt:lpwstr>
  </property>
</Properties>
</file>